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4DBDD" w14:textId="77777777" w:rsidR="004C5CC4" w:rsidRDefault="004C5CC4" w:rsidP="000777F9">
      <w:pPr>
        <w:pStyle w:val="Tittel"/>
        <w:jc w:val="right"/>
        <w:rPr>
          <w:sz w:val="32"/>
        </w:rPr>
      </w:pPr>
    </w:p>
    <w:p w14:paraId="19FADAC2" w14:textId="77777777" w:rsidR="007D59AD" w:rsidRPr="007D59AD" w:rsidRDefault="007D59AD" w:rsidP="007D59AD"/>
    <w:p w14:paraId="5E7380D4" w14:textId="77777777" w:rsidR="004C5CC4" w:rsidRPr="00EB1569" w:rsidRDefault="004C5CC4" w:rsidP="000777F9">
      <w:pPr>
        <w:pStyle w:val="Tittel"/>
        <w:rPr>
          <w:sz w:val="24"/>
        </w:rPr>
      </w:pPr>
    </w:p>
    <w:p w14:paraId="1022332A" w14:textId="77777777" w:rsidR="004E55EA" w:rsidRPr="00EB1569" w:rsidRDefault="004E55EA" w:rsidP="004E55EA">
      <w:pPr>
        <w:pStyle w:val="Brdtekst"/>
        <w:jc w:val="center"/>
        <w:rPr>
          <w:rFonts w:ascii="Arial" w:hAnsi="Arial"/>
          <w:sz w:val="48"/>
          <w:lang w:val="nb-NO"/>
        </w:rPr>
      </w:pPr>
    </w:p>
    <w:p w14:paraId="0B118630" w14:textId="77777777" w:rsidR="004E55EA" w:rsidRPr="00EB1569" w:rsidRDefault="004E55EA" w:rsidP="004E55EA">
      <w:pPr>
        <w:pStyle w:val="Brdtekst"/>
        <w:jc w:val="center"/>
        <w:rPr>
          <w:rFonts w:ascii="Arial" w:hAnsi="Arial"/>
          <w:b/>
          <w:sz w:val="48"/>
          <w:lang w:val="nb-NO"/>
        </w:rPr>
      </w:pPr>
    </w:p>
    <w:p w14:paraId="3A558E32" w14:textId="77777777" w:rsidR="004E55EA" w:rsidRPr="00EB1569" w:rsidRDefault="004E55EA" w:rsidP="004E55EA">
      <w:pPr>
        <w:pStyle w:val="Brdtekst"/>
        <w:jc w:val="center"/>
        <w:rPr>
          <w:rFonts w:ascii="Arial" w:hAnsi="Arial"/>
          <w:b/>
          <w:sz w:val="48"/>
          <w:lang w:val="nb-NO"/>
        </w:rPr>
      </w:pPr>
    </w:p>
    <w:p w14:paraId="7F3CD4D3" w14:textId="77777777" w:rsidR="004E55EA" w:rsidRPr="00EB1569" w:rsidRDefault="004E55EA" w:rsidP="004E55EA">
      <w:pPr>
        <w:pStyle w:val="Brdtekst"/>
        <w:jc w:val="center"/>
        <w:rPr>
          <w:rFonts w:ascii="Arial" w:hAnsi="Arial"/>
          <w:b/>
          <w:sz w:val="48"/>
          <w:lang w:val="nb-NO"/>
        </w:rPr>
      </w:pPr>
    </w:p>
    <w:p w14:paraId="5BBD997D" w14:textId="77777777" w:rsidR="004E55EA" w:rsidRPr="00EB1569" w:rsidRDefault="004E55EA" w:rsidP="004E55EA">
      <w:pPr>
        <w:pStyle w:val="Brdtekst"/>
        <w:jc w:val="center"/>
        <w:rPr>
          <w:rFonts w:ascii="Arial" w:hAnsi="Arial"/>
          <w:b/>
          <w:sz w:val="48"/>
          <w:lang w:val="nb-NO"/>
        </w:rPr>
      </w:pPr>
    </w:p>
    <w:p w14:paraId="13B62D8D" w14:textId="7743E9C9" w:rsidR="004E55EA" w:rsidRPr="00EB1569" w:rsidRDefault="004E55EA" w:rsidP="004E55EA">
      <w:pPr>
        <w:pStyle w:val="Brdtekst"/>
        <w:jc w:val="center"/>
        <w:rPr>
          <w:rFonts w:ascii="Arial" w:hAnsi="Arial"/>
          <w:b/>
          <w:sz w:val="48"/>
          <w:lang w:val="nb-NO"/>
        </w:rPr>
      </w:pPr>
    </w:p>
    <w:p w14:paraId="76F1E0A5" w14:textId="3CB4D1CB" w:rsidR="006607BB" w:rsidRPr="00EB1569" w:rsidRDefault="00F75A20" w:rsidP="006607BB">
      <w:pPr>
        <w:pStyle w:val="Tittel"/>
        <w:rPr>
          <w:caps/>
          <w:color w:val="015945"/>
        </w:rPr>
      </w:pPr>
      <w:r w:rsidRPr="00EB1569">
        <w:rPr>
          <w:color w:val="015945"/>
        </w:rPr>
        <w:t>Publisering</w:t>
      </w:r>
      <w:r w:rsidR="009725D1" w:rsidRPr="00EB1569">
        <w:rPr>
          <w:color w:val="015945"/>
        </w:rPr>
        <w:t>s</w:t>
      </w:r>
      <w:r w:rsidR="00B02909" w:rsidRPr="00EB1569">
        <w:rPr>
          <w:color w:val="015945"/>
        </w:rPr>
        <w:t>løsning</w:t>
      </w:r>
      <w:r w:rsidR="009725D1" w:rsidRPr="00EB1569">
        <w:rPr>
          <w:color w:val="015945"/>
        </w:rPr>
        <w:t xml:space="preserve"> for</w:t>
      </w:r>
    </w:p>
    <w:p w14:paraId="384414E6" w14:textId="2C2BE4FB" w:rsidR="006607BB" w:rsidRPr="00EB1569" w:rsidRDefault="006607BB" w:rsidP="006607BB">
      <w:pPr>
        <w:pStyle w:val="Tittel"/>
        <w:rPr>
          <w:caps/>
          <w:color w:val="015945"/>
        </w:rPr>
      </w:pPr>
      <w:r w:rsidRPr="00EB1569">
        <w:rPr>
          <w:color w:val="015945"/>
        </w:rPr>
        <w:t>N</w:t>
      </w:r>
      <w:r w:rsidR="00B02909" w:rsidRPr="00EB1569">
        <w:rPr>
          <w:color w:val="015945"/>
        </w:rPr>
        <w:t>orsk helsenett SF</w:t>
      </w:r>
    </w:p>
    <w:p w14:paraId="06E72C51" w14:textId="77777777" w:rsidR="004E55EA" w:rsidRPr="00EB1569" w:rsidRDefault="004E55EA" w:rsidP="004E55EA">
      <w:pPr>
        <w:rPr>
          <w:rFonts w:ascii="Arial" w:hAnsi="Arial"/>
          <w:b/>
          <w:sz w:val="48"/>
        </w:rPr>
      </w:pPr>
    </w:p>
    <w:p w14:paraId="6D9BD7C5" w14:textId="77777777" w:rsidR="004E55EA" w:rsidRPr="00EB1569" w:rsidRDefault="004E55EA" w:rsidP="004E55EA">
      <w:pPr>
        <w:jc w:val="center"/>
        <w:rPr>
          <w:rFonts w:ascii="Arial" w:hAnsi="Arial"/>
          <w:b/>
          <w:sz w:val="48"/>
        </w:rPr>
      </w:pPr>
    </w:p>
    <w:p w14:paraId="0EB19130" w14:textId="2CF3CECE" w:rsidR="004E55EA" w:rsidRPr="00EB1569" w:rsidRDefault="004E55EA" w:rsidP="004E55EA">
      <w:pPr>
        <w:jc w:val="center"/>
        <w:rPr>
          <w:rFonts w:ascii="Arial" w:hAnsi="Arial"/>
          <w:sz w:val="28"/>
        </w:rPr>
      </w:pPr>
      <w:r w:rsidRPr="00EB1569">
        <w:rPr>
          <w:rFonts w:ascii="Arial" w:hAnsi="Arial"/>
          <w:sz w:val="28"/>
        </w:rPr>
        <w:t xml:space="preserve">Bilag </w:t>
      </w:r>
      <w:r w:rsidR="005C5100">
        <w:rPr>
          <w:rFonts w:ascii="Arial" w:hAnsi="Arial"/>
          <w:sz w:val="28"/>
        </w:rPr>
        <w:t>2</w:t>
      </w:r>
    </w:p>
    <w:p w14:paraId="4D1B9236" w14:textId="6F896371" w:rsidR="004E55EA" w:rsidRPr="00EB1569" w:rsidRDefault="00B7611A" w:rsidP="004E55EA">
      <w:pPr>
        <w:jc w:val="center"/>
        <w:rPr>
          <w:rFonts w:ascii="Arial" w:hAnsi="Arial"/>
          <w:sz w:val="28"/>
        </w:rPr>
      </w:pPr>
      <w:r>
        <w:rPr>
          <w:rFonts w:ascii="Arial" w:hAnsi="Arial"/>
          <w:sz w:val="28"/>
        </w:rPr>
        <w:t>Le</w:t>
      </w:r>
      <w:r w:rsidR="006607BB" w:rsidRPr="00EB1569">
        <w:rPr>
          <w:rFonts w:ascii="Arial" w:hAnsi="Arial"/>
          <w:sz w:val="28"/>
        </w:rPr>
        <w:t>v</w:t>
      </w:r>
      <w:r>
        <w:rPr>
          <w:rFonts w:ascii="Arial" w:hAnsi="Arial"/>
          <w:sz w:val="28"/>
        </w:rPr>
        <w:t>erandørens beskrivelse av tjenesten</w:t>
      </w:r>
    </w:p>
    <w:p w14:paraId="35C50F2A" w14:textId="77777777" w:rsidR="004E55EA" w:rsidRPr="00EB1569" w:rsidRDefault="004E55EA" w:rsidP="004E55EA">
      <w:pPr>
        <w:jc w:val="center"/>
        <w:rPr>
          <w:rFonts w:ascii="Arial" w:hAnsi="Arial"/>
        </w:rPr>
      </w:pPr>
    </w:p>
    <w:p w14:paraId="63E38729" w14:textId="77777777" w:rsidR="004E55EA" w:rsidRPr="00EB1569" w:rsidRDefault="004E55EA" w:rsidP="004E55EA">
      <w:pPr>
        <w:rPr>
          <w:rFonts w:ascii="Arial" w:hAnsi="Arial" w:cs="Arial"/>
          <w:b/>
          <w:sz w:val="28"/>
          <w:szCs w:val="22"/>
        </w:rPr>
      </w:pPr>
      <w:r w:rsidRPr="00EB1569">
        <w:br w:type="page"/>
      </w:r>
      <w:r w:rsidRPr="00EB1569">
        <w:rPr>
          <w:rFonts w:ascii="Arial" w:hAnsi="Arial" w:cs="Arial"/>
          <w:b/>
          <w:sz w:val="28"/>
          <w:szCs w:val="22"/>
        </w:rPr>
        <w:lastRenderedPageBreak/>
        <w:t>Innhold</w:t>
      </w:r>
    </w:p>
    <w:p w14:paraId="2AC525FC" w14:textId="77777777" w:rsidR="004E55EA" w:rsidRPr="00EB1569" w:rsidRDefault="004E55EA" w:rsidP="004E55EA">
      <w:pPr>
        <w:rPr>
          <w:rFonts w:ascii="Arial" w:hAnsi="Arial" w:cs="Arial"/>
          <w:b/>
          <w:szCs w:val="22"/>
        </w:rPr>
      </w:pPr>
    </w:p>
    <w:p w14:paraId="7982A88D" w14:textId="10447F8B" w:rsidR="00882EDF" w:rsidRDefault="004E55EA">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EB1569">
        <w:fldChar w:fldCharType="begin"/>
      </w:r>
      <w:r w:rsidRPr="00EB1569">
        <w:instrText xml:space="preserve"> TOC \o "1-1" \h \z \u </w:instrText>
      </w:r>
      <w:r w:rsidRPr="00EB1569">
        <w:fldChar w:fldCharType="separate"/>
      </w:r>
      <w:hyperlink w:anchor="_Toc237347790" w:history="1">
        <w:r w:rsidR="00882EDF" w:rsidRPr="0079223F">
          <w:rPr>
            <w:rStyle w:val="Hyperkobling"/>
            <w:noProof/>
          </w:rPr>
          <w:t>1</w:t>
        </w:r>
        <w:r w:rsidR="00882EDF">
          <w:rPr>
            <w:rFonts w:asciiTheme="minorHAnsi" w:eastAsiaTheme="minorEastAsia" w:hAnsiTheme="minorHAnsi" w:cstheme="minorBidi"/>
            <w:noProof/>
            <w:kern w:val="2"/>
            <w:sz w:val="24"/>
            <w:szCs w:val="24"/>
            <w:lang w:eastAsia="nb-NO"/>
            <w14:ligatures w14:val="standardContextual"/>
          </w:rPr>
          <w:tab/>
        </w:r>
        <w:r w:rsidR="00882EDF" w:rsidRPr="0079223F">
          <w:rPr>
            <w:rStyle w:val="Hyperkobling"/>
            <w:noProof/>
          </w:rPr>
          <w:t>Innledning</w:t>
        </w:r>
        <w:r w:rsidR="00882EDF">
          <w:rPr>
            <w:noProof/>
            <w:webHidden/>
          </w:rPr>
          <w:tab/>
        </w:r>
        <w:r w:rsidR="00882EDF">
          <w:rPr>
            <w:noProof/>
            <w:webHidden/>
          </w:rPr>
          <w:fldChar w:fldCharType="begin"/>
        </w:r>
        <w:r w:rsidR="00882EDF">
          <w:rPr>
            <w:noProof/>
            <w:webHidden/>
          </w:rPr>
          <w:instrText xml:space="preserve"> PAGEREF _Toc237347790 \h </w:instrText>
        </w:r>
        <w:r w:rsidR="00882EDF">
          <w:rPr>
            <w:noProof/>
            <w:webHidden/>
          </w:rPr>
        </w:r>
        <w:r w:rsidR="00882EDF">
          <w:rPr>
            <w:noProof/>
            <w:webHidden/>
          </w:rPr>
          <w:fldChar w:fldCharType="separate"/>
        </w:r>
        <w:r w:rsidR="00882EDF">
          <w:rPr>
            <w:noProof/>
            <w:webHidden/>
          </w:rPr>
          <w:t>3</w:t>
        </w:r>
        <w:r w:rsidR="00882EDF">
          <w:rPr>
            <w:noProof/>
            <w:webHidden/>
          </w:rPr>
          <w:fldChar w:fldCharType="end"/>
        </w:r>
      </w:hyperlink>
    </w:p>
    <w:p w14:paraId="248934F7" w14:textId="0C14002E" w:rsidR="00882EDF" w:rsidRDefault="00882EDF">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7347791" w:history="1">
        <w:r w:rsidRPr="0079223F">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79223F">
          <w:rPr>
            <w:rStyle w:val="Hyperkobling"/>
            <w:noProof/>
          </w:rPr>
          <w:t>Overordnet om ytelsen</w:t>
        </w:r>
        <w:r>
          <w:rPr>
            <w:noProof/>
            <w:webHidden/>
          </w:rPr>
          <w:tab/>
        </w:r>
        <w:r>
          <w:rPr>
            <w:noProof/>
            <w:webHidden/>
          </w:rPr>
          <w:fldChar w:fldCharType="begin"/>
        </w:r>
        <w:r>
          <w:rPr>
            <w:noProof/>
            <w:webHidden/>
          </w:rPr>
          <w:instrText xml:space="preserve"> PAGEREF _Toc237347791 \h </w:instrText>
        </w:r>
        <w:r>
          <w:rPr>
            <w:noProof/>
            <w:webHidden/>
          </w:rPr>
        </w:r>
        <w:r>
          <w:rPr>
            <w:noProof/>
            <w:webHidden/>
          </w:rPr>
          <w:fldChar w:fldCharType="separate"/>
        </w:r>
        <w:r>
          <w:rPr>
            <w:noProof/>
            <w:webHidden/>
          </w:rPr>
          <w:t>4</w:t>
        </w:r>
        <w:r>
          <w:rPr>
            <w:noProof/>
            <w:webHidden/>
          </w:rPr>
          <w:fldChar w:fldCharType="end"/>
        </w:r>
      </w:hyperlink>
    </w:p>
    <w:p w14:paraId="3EC1B86E" w14:textId="1A2E32D6" w:rsidR="00882EDF" w:rsidRDefault="00882EDF">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7347792" w:history="1">
        <w:r w:rsidRPr="0079223F">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79223F">
          <w:rPr>
            <w:rStyle w:val="Hyperkobling"/>
            <w:noProof/>
          </w:rPr>
          <w:t>Kundens behovsbeskrivelse</w:t>
        </w:r>
        <w:r>
          <w:rPr>
            <w:noProof/>
            <w:webHidden/>
          </w:rPr>
          <w:tab/>
        </w:r>
        <w:r>
          <w:rPr>
            <w:noProof/>
            <w:webHidden/>
          </w:rPr>
          <w:fldChar w:fldCharType="begin"/>
        </w:r>
        <w:r>
          <w:rPr>
            <w:noProof/>
            <w:webHidden/>
          </w:rPr>
          <w:instrText xml:space="preserve"> PAGEREF _Toc237347792 \h </w:instrText>
        </w:r>
        <w:r>
          <w:rPr>
            <w:noProof/>
            <w:webHidden/>
          </w:rPr>
        </w:r>
        <w:r>
          <w:rPr>
            <w:noProof/>
            <w:webHidden/>
          </w:rPr>
          <w:fldChar w:fldCharType="separate"/>
        </w:r>
        <w:r>
          <w:rPr>
            <w:noProof/>
            <w:webHidden/>
          </w:rPr>
          <w:t>8</w:t>
        </w:r>
        <w:r>
          <w:rPr>
            <w:noProof/>
            <w:webHidden/>
          </w:rPr>
          <w:fldChar w:fldCharType="end"/>
        </w:r>
      </w:hyperlink>
    </w:p>
    <w:p w14:paraId="28CD1F7E" w14:textId="17728142" w:rsidR="00882EDF" w:rsidRDefault="00882EDF">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7347793" w:history="1">
        <w:r w:rsidRPr="0079223F">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79223F">
          <w:rPr>
            <w:rStyle w:val="Hyperkobling"/>
            <w:noProof/>
          </w:rPr>
          <w:t>Bruksscenarier</w:t>
        </w:r>
        <w:r>
          <w:rPr>
            <w:noProof/>
            <w:webHidden/>
          </w:rPr>
          <w:tab/>
        </w:r>
        <w:r>
          <w:rPr>
            <w:noProof/>
            <w:webHidden/>
          </w:rPr>
          <w:fldChar w:fldCharType="begin"/>
        </w:r>
        <w:r>
          <w:rPr>
            <w:noProof/>
            <w:webHidden/>
          </w:rPr>
          <w:instrText xml:space="preserve"> PAGEREF _Toc237347793 \h </w:instrText>
        </w:r>
        <w:r>
          <w:rPr>
            <w:noProof/>
            <w:webHidden/>
          </w:rPr>
        </w:r>
        <w:r>
          <w:rPr>
            <w:noProof/>
            <w:webHidden/>
          </w:rPr>
          <w:fldChar w:fldCharType="separate"/>
        </w:r>
        <w:r>
          <w:rPr>
            <w:noProof/>
            <w:webHidden/>
          </w:rPr>
          <w:t>18</w:t>
        </w:r>
        <w:r>
          <w:rPr>
            <w:noProof/>
            <w:webHidden/>
          </w:rPr>
          <w:fldChar w:fldCharType="end"/>
        </w:r>
      </w:hyperlink>
    </w:p>
    <w:p w14:paraId="603DDBD8" w14:textId="0106339B" w:rsidR="00882EDF" w:rsidRDefault="00882EDF">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7347794" w:history="1">
        <w:r w:rsidRPr="0079223F">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79223F">
          <w:rPr>
            <w:rStyle w:val="Hyperkobling"/>
            <w:noProof/>
          </w:rPr>
          <w:t>Krav til tjenesten</w:t>
        </w:r>
        <w:r>
          <w:rPr>
            <w:noProof/>
            <w:webHidden/>
          </w:rPr>
          <w:tab/>
        </w:r>
        <w:r>
          <w:rPr>
            <w:noProof/>
            <w:webHidden/>
          </w:rPr>
          <w:fldChar w:fldCharType="begin"/>
        </w:r>
        <w:r>
          <w:rPr>
            <w:noProof/>
            <w:webHidden/>
          </w:rPr>
          <w:instrText xml:space="preserve"> PAGEREF _Toc237347794 \h </w:instrText>
        </w:r>
        <w:r>
          <w:rPr>
            <w:noProof/>
            <w:webHidden/>
          </w:rPr>
        </w:r>
        <w:r>
          <w:rPr>
            <w:noProof/>
            <w:webHidden/>
          </w:rPr>
          <w:fldChar w:fldCharType="separate"/>
        </w:r>
        <w:r>
          <w:rPr>
            <w:noProof/>
            <w:webHidden/>
          </w:rPr>
          <w:t>23</w:t>
        </w:r>
        <w:r>
          <w:rPr>
            <w:noProof/>
            <w:webHidden/>
          </w:rPr>
          <w:fldChar w:fldCharType="end"/>
        </w:r>
      </w:hyperlink>
    </w:p>
    <w:p w14:paraId="4027DAB7" w14:textId="3A66DAA4" w:rsidR="00882EDF" w:rsidRDefault="00882EDF">
      <w:pPr>
        <w:pStyle w:val="INNH1"/>
        <w:tabs>
          <w:tab w:val="left" w:pos="431"/>
        </w:tabs>
        <w:rPr>
          <w:rFonts w:asciiTheme="minorHAnsi" w:eastAsiaTheme="minorEastAsia" w:hAnsiTheme="minorHAnsi" w:cstheme="minorBidi"/>
          <w:noProof/>
          <w:kern w:val="2"/>
          <w:sz w:val="24"/>
          <w:szCs w:val="24"/>
          <w:lang w:eastAsia="nb-NO"/>
          <w14:ligatures w14:val="standardContextual"/>
        </w:rPr>
      </w:pPr>
      <w:hyperlink w:anchor="_Toc237347795" w:history="1">
        <w:r w:rsidRPr="0079223F">
          <w:rPr>
            <w:rStyle w:val="Hyperkobling"/>
            <w:noProof/>
          </w:rPr>
          <w:t>6</w:t>
        </w:r>
        <w:r>
          <w:rPr>
            <w:rFonts w:asciiTheme="minorHAnsi" w:eastAsiaTheme="minorEastAsia" w:hAnsiTheme="minorHAnsi" w:cstheme="minorBidi"/>
            <w:noProof/>
            <w:kern w:val="2"/>
            <w:sz w:val="24"/>
            <w:szCs w:val="24"/>
            <w:lang w:eastAsia="nb-NO"/>
            <w14:ligatures w14:val="standardContextual"/>
          </w:rPr>
          <w:tab/>
        </w:r>
        <w:r w:rsidRPr="0079223F">
          <w:rPr>
            <w:rStyle w:val="Hyperkobling"/>
            <w:noProof/>
          </w:rPr>
          <w:t>Krav til etablering, drift og forvaltning av tjenesten</w:t>
        </w:r>
        <w:r>
          <w:rPr>
            <w:noProof/>
            <w:webHidden/>
          </w:rPr>
          <w:tab/>
        </w:r>
        <w:r>
          <w:rPr>
            <w:noProof/>
            <w:webHidden/>
          </w:rPr>
          <w:fldChar w:fldCharType="begin"/>
        </w:r>
        <w:r>
          <w:rPr>
            <w:noProof/>
            <w:webHidden/>
          </w:rPr>
          <w:instrText xml:space="preserve"> PAGEREF _Toc237347795 \h </w:instrText>
        </w:r>
        <w:r>
          <w:rPr>
            <w:noProof/>
            <w:webHidden/>
          </w:rPr>
        </w:r>
        <w:r>
          <w:rPr>
            <w:noProof/>
            <w:webHidden/>
          </w:rPr>
          <w:fldChar w:fldCharType="separate"/>
        </w:r>
        <w:r>
          <w:rPr>
            <w:noProof/>
            <w:webHidden/>
          </w:rPr>
          <w:t>32</w:t>
        </w:r>
        <w:r>
          <w:rPr>
            <w:noProof/>
            <w:webHidden/>
          </w:rPr>
          <w:fldChar w:fldCharType="end"/>
        </w:r>
      </w:hyperlink>
    </w:p>
    <w:p w14:paraId="2E30A5D7" w14:textId="53FE71E0" w:rsidR="007F54D4" w:rsidRPr="00EB1569" w:rsidRDefault="004E55EA" w:rsidP="007F54D4">
      <w:pPr>
        <w:tabs>
          <w:tab w:val="right" w:pos="5387"/>
        </w:tabs>
      </w:pPr>
      <w:r w:rsidRPr="00EB1569">
        <w:fldChar w:fldCharType="end"/>
      </w:r>
      <w:bookmarkStart w:id="0" w:name="_Toc377126048"/>
    </w:p>
    <w:p w14:paraId="1B56ED71" w14:textId="77777777" w:rsidR="007F54D4" w:rsidRPr="00EB1569" w:rsidRDefault="007F54D4">
      <w:pPr>
        <w:widowControl/>
        <w:spacing w:line="240" w:lineRule="auto"/>
        <w:jc w:val="left"/>
        <w:rPr>
          <w:rFonts w:ascii="Arial" w:hAnsi="Arial" w:cs="Arial"/>
          <w:b/>
          <w:bCs/>
          <w:sz w:val="32"/>
          <w:szCs w:val="32"/>
        </w:rPr>
      </w:pPr>
      <w:r w:rsidRPr="00EB1569">
        <w:br w:type="page"/>
      </w:r>
    </w:p>
    <w:p w14:paraId="70DFD4B3" w14:textId="77777777" w:rsidR="004E55EA" w:rsidRPr="00EB1569" w:rsidRDefault="004E55EA" w:rsidP="007F54D4">
      <w:pPr>
        <w:pStyle w:val="Overskrift1"/>
      </w:pPr>
      <w:bookmarkStart w:id="1" w:name="_Toc237347790"/>
      <w:r w:rsidRPr="00EB1569">
        <w:lastRenderedPageBreak/>
        <w:t>Innledning</w:t>
      </w:r>
      <w:bookmarkEnd w:id="0"/>
      <w:bookmarkEnd w:id="1"/>
    </w:p>
    <w:p w14:paraId="55EFD043" w14:textId="659F43E1" w:rsidR="004E55EA" w:rsidRPr="00EB1569" w:rsidRDefault="004E55EA" w:rsidP="6B031222">
      <w:pPr>
        <w:pStyle w:val="Brdtekst"/>
        <w:rPr>
          <w:rFonts w:eastAsia="MS Mincho"/>
          <w:lang w:val="nb-NO"/>
        </w:rPr>
      </w:pPr>
      <w:r w:rsidRPr="00EB1569">
        <w:rPr>
          <w:rFonts w:eastAsia="MS Mincho"/>
          <w:lang w:val="nb-NO"/>
        </w:rPr>
        <w:t xml:space="preserve">Dette bilaget </w:t>
      </w:r>
      <w:r w:rsidR="00891292">
        <w:rPr>
          <w:rFonts w:eastAsia="MS Mincho"/>
          <w:lang w:val="nb-NO"/>
        </w:rPr>
        <w:t>inneholder Leverandørens beskrivelse av tilbudt tjeneste som svar på</w:t>
      </w:r>
      <w:r w:rsidRPr="00EB1569">
        <w:rPr>
          <w:rFonts w:eastAsia="MS Mincho"/>
          <w:lang w:val="nb-NO"/>
        </w:rPr>
        <w:t xml:space="preserve"> Kundens </w:t>
      </w:r>
      <w:r w:rsidR="00681A7E" w:rsidRPr="00EB1569">
        <w:rPr>
          <w:rFonts w:eastAsia="MS Mincho"/>
          <w:lang w:val="nb-NO"/>
        </w:rPr>
        <w:t>behov</w:t>
      </w:r>
      <w:r w:rsidR="00267091" w:rsidRPr="00EB1569">
        <w:rPr>
          <w:rFonts w:eastAsia="MS Mincho"/>
          <w:lang w:val="nb-NO"/>
        </w:rPr>
        <w:t xml:space="preserve">sbeskrivelse og </w:t>
      </w:r>
      <w:r w:rsidRPr="00EB1569">
        <w:rPr>
          <w:rFonts w:eastAsia="MS Mincho"/>
          <w:lang w:val="nb-NO"/>
        </w:rPr>
        <w:t xml:space="preserve">krav til ytelsen. Kravene gjøres gjeldende for alle leveranser under avtalen. </w:t>
      </w:r>
    </w:p>
    <w:p w14:paraId="439ECDC5" w14:textId="47840AF0" w:rsidR="001612C9" w:rsidRPr="009B062D" w:rsidRDefault="004E55EA" w:rsidP="6B031222">
      <w:pPr>
        <w:pStyle w:val="Brdtekst"/>
        <w:rPr>
          <w:rFonts w:eastAsia="MS Mincho"/>
          <w:lang w:val="nb-NO"/>
        </w:rPr>
      </w:pPr>
      <w:r w:rsidRPr="009B062D">
        <w:rPr>
          <w:rFonts w:eastAsia="MS Mincho"/>
          <w:lang w:val="nb-NO"/>
        </w:rPr>
        <w:t>Ytelsen defineres som leveranse av</w:t>
      </w:r>
      <w:r w:rsidR="00D83D79" w:rsidRPr="009B062D">
        <w:rPr>
          <w:rFonts w:eastAsia="MS Mincho"/>
          <w:lang w:val="nb-NO"/>
        </w:rPr>
        <w:t xml:space="preserve"> publiseringsløsning </w:t>
      </w:r>
      <w:r w:rsidR="00FC5616" w:rsidRPr="009B062D">
        <w:rPr>
          <w:rFonts w:eastAsia="MS Mincho"/>
          <w:lang w:val="nb-NO"/>
        </w:rPr>
        <w:t xml:space="preserve">som SaaS tjeneste, inkludert </w:t>
      </w:r>
      <w:r w:rsidR="001404F9" w:rsidRPr="009B062D">
        <w:rPr>
          <w:rFonts w:eastAsia="MS Mincho"/>
          <w:lang w:val="nb-NO"/>
        </w:rPr>
        <w:t xml:space="preserve">nødvendig </w:t>
      </w:r>
      <w:r w:rsidR="001404F9" w:rsidRPr="009B062D">
        <w:rPr>
          <w:rFonts w:cstheme="minorHAnsi"/>
        </w:rPr>
        <w:t xml:space="preserve">infrastruktur, mellomvare, tilbudt funksjonalitet, driftsoppgaver, </w:t>
      </w:r>
      <w:r w:rsidR="00A43B18" w:rsidRPr="009B062D">
        <w:rPr>
          <w:rFonts w:cstheme="minorHAnsi"/>
        </w:rPr>
        <w:t xml:space="preserve">feilretting, </w:t>
      </w:r>
      <w:r w:rsidR="001404F9" w:rsidRPr="009B062D">
        <w:rPr>
          <w:rFonts w:cstheme="minorHAnsi"/>
        </w:rPr>
        <w:t>forvaltning og oppgraderinger av tjenesten, spesifisert tjenestenivå/support og administrative bestemmelser. I tillegg er Single-sign-on (</w:t>
      </w:r>
      <w:r w:rsidR="008A4065" w:rsidRPr="009B062D">
        <w:rPr>
          <w:rFonts w:cstheme="minorHAnsi"/>
        </w:rPr>
        <w:t xml:space="preserve">Integrasjon til Kundens </w:t>
      </w:r>
      <w:r w:rsidR="001404F9" w:rsidRPr="009B062D">
        <w:rPr>
          <w:rFonts w:cstheme="minorHAnsi"/>
        </w:rPr>
        <w:t>Entra ID</w:t>
      </w:r>
      <w:r w:rsidR="008A4065" w:rsidRPr="009B062D">
        <w:rPr>
          <w:rFonts w:cstheme="minorHAnsi"/>
        </w:rPr>
        <w:t>)</w:t>
      </w:r>
      <w:r w:rsidR="001404F9" w:rsidRPr="009B062D">
        <w:rPr>
          <w:rFonts w:cstheme="minorHAnsi"/>
        </w:rPr>
        <w:t xml:space="preserve"> spesifisert som inkludert i tjenesteprisen.</w:t>
      </w:r>
      <w:r w:rsidR="00C00FDC" w:rsidRPr="009B062D">
        <w:rPr>
          <w:rFonts w:eastAsia="MS Mincho"/>
          <w:lang w:val="nb-NO"/>
        </w:rPr>
        <w:t xml:space="preserve"> </w:t>
      </w:r>
    </w:p>
    <w:p w14:paraId="3A80865A" w14:textId="0E683B0F" w:rsidR="000E53B7" w:rsidRPr="009B062D" w:rsidRDefault="001612C9" w:rsidP="6B031222">
      <w:pPr>
        <w:pStyle w:val="Brdtekst"/>
        <w:rPr>
          <w:rFonts w:eastAsia="MS Mincho"/>
          <w:lang w:val="nb-NO"/>
        </w:rPr>
      </w:pPr>
      <w:r w:rsidRPr="009B062D">
        <w:rPr>
          <w:rFonts w:eastAsia="MS Mincho"/>
          <w:lang w:val="nb-NO"/>
        </w:rPr>
        <w:t>Ytelsen skal primært erstatte dagens avtale/løsning for nettstede</w:t>
      </w:r>
      <w:r w:rsidR="000D249D" w:rsidRPr="009B062D">
        <w:rPr>
          <w:rFonts w:eastAsia="MS Mincho"/>
          <w:lang w:val="nb-NO"/>
        </w:rPr>
        <w:t>t</w:t>
      </w:r>
      <w:r w:rsidRPr="009B062D">
        <w:rPr>
          <w:rFonts w:eastAsia="MS Mincho"/>
          <w:lang w:val="nb-NO"/>
        </w:rPr>
        <w:t xml:space="preserve"> NHN.NO, men </w:t>
      </w:r>
      <w:r w:rsidR="00A754F6" w:rsidRPr="009B062D">
        <w:rPr>
          <w:rFonts w:eastAsia="MS Mincho"/>
          <w:lang w:val="nb-NO"/>
        </w:rPr>
        <w:t xml:space="preserve">kan også levere </w:t>
      </w:r>
      <w:r w:rsidR="000E53B7" w:rsidRPr="009B062D">
        <w:rPr>
          <w:rFonts w:eastAsia="MS Mincho"/>
          <w:lang w:val="nb-NO"/>
        </w:rPr>
        <w:t xml:space="preserve">for bruk av </w:t>
      </w:r>
      <w:r w:rsidRPr="009B062D">
        <w:rPr>
          <w:rFonts w:eastAsia="MS Mincho"/>
          <w:lang w:val="nb-NO"/>
        </w:rPr>
        <w:t xml:space="preserve">andre </w:t>
      </w:r>
      <w:r w:rsidR="00A754F6" w:rsidRPr="009B062D">
        <w:rPr>
          <w:rFonts w:eastAsia="MS Mincho"/>
          <w:lang w:val="nb-NO"/>
        </w:rPr>
        <w:t>domener</w:t>
      </w:r>
      <w:r w:rsidR="000E53B7" w:rsidRPr="009B062D">
        <w:rPr>
          <w:rFonts w:eastAsia="MS Mincho"/>
          <w:lang w:val="nb-NO"/>
        </w:rPr>
        <w:t>/nettsteder som Norsk helsenett SF har eller får ansvar for.</w:t>
      </w:r>
    </w:p>
    <w:p w14:paraId="0D81611C" w14:textId="358D94AA" w:rsidR="004E55EA" w:rsidRPr="00EB1569" w:rsidRDefault="003A239A" w:rsidP="6B031222">
      <w:pPr>
        <w:pStyle w:val="Brdtekst"/>
        <w:rPr>
          <w:rFonts w:eastAsia="MS Mincho"/>
          <w:lang w:val="nb-NO"/>
        </w:rPr>
      </w:pPr>
      <w:r w:rsidRPr="4C69ECA5">
        <w:rPr>
          <w:rFonts w:eastAsia="MS Mincho"/>
          <w:lang w:val="nb-NO"/>
        </w:rPr>
        <w:t xml:space="preserve">Avtalen er </w:t>
      </w:r>
      <w:r w:rsidRPr="4C69ECA5">
        <w:rPr>
          <w:rFonts w:eastAsia="MS Mincho"/>
          <w:b/>
          <w:bCs/>
          <w:i/>
          <w:iCs/>
          <w:lang w:val="nb-NO"/>
        </w:rPr>
        <w:t>ikke-eksklusiv</w:t>
      </w:r>
      <w:r w:rsidRPr="4C69ECA5">
        <w:rPr>
          <w:rFonts w:eastAsia="MS Mincho"/>
          <w:lang w:val="nb-NO"/>
        </w:rPr>
        <w:t xml:space="preserve"> </w:t>
      </w:r>
      <w:r w:rsidR="00574C67" w:rsidRPr="4C69ECA5">
        <w:rPr>
          <w:rFonts w:eastAsia="MS Mincho"/>
          <w:lang w:val="nb-NO"/>
        </w:rPr>
        <w:t>for</w:t>
      </w:r>
      <w:r w:rsidRPr="4C69ECA5">
        <w:rPr>
          <w:rFonts w:eastAsia="MS Mincho"/>
          <w:lang w:val="nb-NO"/>
        </w:rPr>
        <w:t xml:space="preserve"> Norsk helsenett</w:t>
      </w:r>
      <w:r w:rsidR="00574C67" w:rsidRPr="4C69ECA5">
        <w:rPr>
          <w:rFonts w:eastAsia="MS Mincho"/>
          <w:lang w:val="nb-NO"/>
        </w:rPr>
        <w:t xml:space="preserve">, som </w:t>
      </w:r>
      <w:r w:rsidRPr="4C69ECA5">
        <w:rPr>
          <w:rFonts w:eastAsia="MS Mincho"/>
          <w:lang w:val="nb-NO"/>
        </w:rPr>
        <w:t xml:space="preserve">har </w:t>
      </w:r>
      <w:r w:rsidR="00574C67" w:rsidRPr="4C69ECA5">
        <w:rPr>
          <w:rFonts w:eastAsia="MS Mincho"/>
          <w:lang w:val="nb-NO"/>
        </w:rPr>
        <w:t>andr</w:t>
      </w:r>
      <w:r w:rsidRPr="4C69ECA5">
        <w:rPr>
          <w:rFonts w:eastAsia="MS Mincho"/>
          <w:lang w:val="nb-NO"/>
        </w:rPr>
        <w:t xml:space="preserve">e web-baserte tjenester </w:t>
      </w:r>
      <w:r w:rsidR="000203DA" w:rsidRPr="4C69ECA5">
        <w:rPr>
          <w:rFonts w:eastAsia="MS Mincho"/>
          <w:lang w:val="nb-NO"/>
        </w:rPr>
        <w:t xml:space="preserve">som </w:t>
      </w:r>
      <w:r w:rsidR="00DE0E18" w:rsidRPr="4C69ECA5">
        <w:rPr>
          <w:rFonts w:eastAsia="MS Mincho"/>
          <w:lang w:val="nb-NO"/>
        </w:rPr>
        <w:t>utvikles og/eller driftes i egen regi eller via andre kontrakter</w:t>
      </w:r>
      <w:r w:rsidR="00EC7015" w:rsidRPr="4C69ECA5">
        <w:rPr>
          <w:rFonts w:eastAsia="MS Mincho"/>
          <w:lang w:val="nb-NO"/>
        </w:rPr>
        <w:t>, både for aktører i helsetjenesten, helseforvaltningen og for innbygger</w:t>
      </w:r>
      <w:r w:rsidR="00D14856" w:rsidRPr="4C69ECA5">
        <w:rPr>
          <w:rFonts w:eastAsia="MS Mincho"/>
          <w:lang w:val="nb-NO"/>
        </w:rPr>
        <w:t xml:space="preserve">. </w:t>
      </w:r>
      <w:r w:rsidR="004E55EA" w:rsidRPr="4C69ECA5">
        <w:rPr>
          <w:rFonts w:eastAsia="MS Mincho"/>
          <w:lang w:val="nb-NO"/>
        </w:rPr>
        <w:t>Ytelsen omfatter</w:t>
      </w:r>
      <w:r w:rsidR="00D14856" w:rsidRPr="4C69ECA5">
        <w:rPr>
          <w:rFonts w:eastAsia="MS Mincho"/>
          <w:lang w:val="nb-NO"/>
        </w:rPr>
        <w:t xml:space="preserve"> </w:t>
      </w:r>
      <w:r w:rsidR="004E55EA" w:rsidRPr="4C69ECA5">
        <w:rPr>
          <w:rFonts w:eastAsia="MS Mincho"/>
          <w:u w:val="single"/>
          <w:lang w:val="nb-NO"/>
        </w:rPr>
        <w:t>ikke</w:t>
      </w:r>
      <w:r w:rsidR="000637C3" w:rsidRPr="4C69ECA5">
        <w:rPr>
          <w:rFonts w:eastAsia="MS Mincho"/>
          <w:lang w:val="nb-NO"/>
        </w:rPr>
        <w:t xml:space="preserve"> </w:t>
      </w:r>
      <w:r w:rsidR="00D14856" w:rsidRPr="4C69ECA5">
        <w:rPr>
          <w:rFonts w:eastAsia="MS Mincho"/>
          <w:lang w:val="nb-NO"/>
        </w:rPr>
        <w:t>nettsteder for spesialisthelset</w:t>
      </w:r>
      <w:r w:rsidR="00215584" w:rsidRPr="4C69ECA5">
        <w:rPr>
          <w:rFonts w:eastAsia="MS Mincho"/>
          <w:lang w:val="nb-NO"/>
        </w:rPr>
        <w:t>jenesten, Helsenorge</w:t>
      </w:r>
      <w:r w:rsidR="00EB1C86" w:rsidRPr="4C69ECA5">
        <w:rPr>
          <w:rFonts w:eastAsia="MS Mincho"/>
          <w:lang w:val="nb-NO"/>
        </w:rPr>
        <w:t xml:space="preserve">, NHNs </w:t>
      </w:r>
      <w:r w:rsidR="006836C5" w:rsidRPr="4C69ECA5">
        <w:rPr>
          <w:rFonts w:eastAsia="MS Mincho"/>
          <w:lang w:val="nb-NO"/>
        </w:rPr>
        <w:t xml:space="preserve">åpne </w:t>
      </w:r>
      <w:r w:rsidR="00646720" w:rsidRPr="4C69ECA5">
        <w:rPr>
          <w:rFonts w:eastAsia="MS Mincho"/>
          <w:lang w:val="nb-NO"/>
        </w:rPr>
        <w:t xml:space="preserve">utviklerportal, </w:t>
      </w:r>
      <w:r w:rsidR="006836C5" w:rsidRPr="4C69ECA5">
        <w:rPr>
          <w:rFonts w:eastAsia="MS Mincho"/>
          <w:lang w:val="nb-NO"/>
        </w:rPr>
        <w:t xml:space="preserve">internt </w:t>
      </w:r>
      <w:r w:rsidR="00EB1C86" w:rsidRPr="4C69ECA5">
        <w:rPr>
          <w:rFonts w:eastAsia="MS Mincho"/>
          <w:lang w:val="nb-NO"/>
        </w:rPr>
        <w:t>intranett eller andre i</w:t>
      </w:r>
      <w:r w:rsidR="00C6747D" w:rsidRPr="4C69ECA5">
        <w:rPr>
          <w:rFonts w:eastAsia="MS Mincho"/>
          <w:lang w:val="nb-NO"/>
        </w:rPr>
        <w:t xml:space="preserve">nterne </w:t>
      </w:r>
      <w:r w:rsidR="00D2014C" w:rsidRPr="4C69ECA5">
        <w:rPr>
          <w:rFonts w:eastAsia="MS Mincho"/>
          <w:lang w:val="nb-NO"/>
        </w:rPr>
        <w:t xml:space="preserve">web-baserte </w:t>
      </w:r>
      <w:r w:rsidR="00C6747D" w:rsidRPr="4C69ECA5">
        <w:rPr>
          <w:rFonts w:eastAsia="MS Mincho"/>
          <w:lang w:val="nb-NO"/>
        </w:rPr>
        <w:t>fagløsninger</w:t>
      </w:r>
      <w:r w:rsidR="00215584" w:rsidRPr="4C69ECA5">
        <w:rPr>
          <w:rFonts w:eastAsia="MS Mincho"/>
          <w:lang w:val="nb-NO"/>
        </w:rPr>
        <w:t xml:space="preserve"> eller nett</w:t>
      </w:r>
      <w:r w:rsidR="006B02BD" w:rsidRPr="4C69ECA5">
        <w:rPr>
          <w:rFonts w:eastAsia="MS Mincho"/>
          <w:lang w:val="nb-NO"/>
        </w:rPr>
        <w:t xml:space="preserve">steder som </w:t>
      </w:r>
      <w:r w:rsidR="006836C5" w:rsidRPr="4C69ECA5">
        <w:rPr>
          <w:rFonts w:eastAsia="MS Mincho"/>
          <w:lang w:val="nb-NO"/>
        </w:rPr>
        <w:t xml:space="preserve">kun </w:t>
      </w:r>
      <w:r w:rsidR="006B02BD" w:rsidRPr="4C69ECA5">
        <w:rPr>
          <w:rFonts w:eastAsia="MS Mincho"/>
          <w:lang w:val="nb-NO"/>
        </w:rPr>
        <w:t xml:space="preserve">betjener medlemmer eller </w:t>
      </w:r>
      <w:r w:rsidR="000D249D" w:rsidRPr="4C69ECA5">
        <w:rPr>
          <w:rFonts w:eastAsia="MS Mincho"/>
          <w:lang w:val="nb-NO"/>
        </w:rPr>
        <w:t xml:space="preserve">andre aktører i </w:t>
      </w:r>
      <w:r w:rsidR="00F99DDA" w:rsidRPr="4C69ECA5">
        <w:rPr>
          <w:rFonts w:eastAsia="MS Mincho"/>
          <w:lang w:val="nb-NO"/>
        </w:rPr>
        <w:t>H</w:t>
      </w:r>
      <w:r w:rsidR="000D249D" w:rsidRPr="4C69ECA5">
        <w:rPr>
          <w:rFonts w:eastAsia="MS Mincho"/>
          <w:lang w:val="nb-NO"/>
        </w:rPr>
        <w:t>elsenettet.</w:t>
      </w:r>
      <w:r w:rsidR="00215584" w:rsidRPr="4C69ECA5">
        <w:rPr>
          <w:rFonts w:eastAsia="MS Mincho"/>
          <w:lang w:val="nb-NO"/>
        </w:rPr>
        <w:t xml:space="preserve"> </w:t>
      </w:r>
    </w:p>
    <w:p w14:paraId="377738D4" w14:textId="77777777" w:rsidR="004E55EA" w:rsidRPr="00EB1569" w:rsidRDefault="00E01771" w:rsidP="004E55EA">
      <w:pPr>
        <w:pStyle w:val="Overskrift2"/>
        <w:spacing w:line="240" w:lineRule="atLeast"/>
        <w:rPr>
          <w:rFonts w:eastAsia="MS Mincho"/>
          <w:lang w:val="nb-NO"/>
        </w:rPr>
      </w:pPr>
      <w:r w:rsidRPr="00EB1569">
        <w:rPr>
          <w:rFonts w:eastAsia="MS Mincho"/>
          <w:lang w:val="nb-NO"/>
        </w:rPr>
        <w:t>Krav og kravtyper</w:t>
      </w:r>
    </w:p>
    <w:p w14:paraId="73CBE5B1" w14:textId="77777777" w:rsidR="004E55EA" w:rsidRPr="00EB1569" w:rsidRDefault="004E55EA" w:rsidP="004E55EA">
      <w:pPr>
        <w:pStyle w:val="Overskrift3"/>
        <w:keepLines/>
        <w:widowControl/>
        <w:spacing w:before="40" w:line="240" w:lineRule="auto"/>
      </w:pPr>
      <w:r w:rsidRPr="00EB1569">
        <w:t>Kundens krav</w:t>
      </w:r>
    </w:p>
    <w:p w14:paraId="7037BED8" w14:textId="77777777" w:rsidR="004E55EA" w:rsidRPr="00EB1569" w:rsidRDefault="004E55EA" w:rsidP="004E55EA"/>
    <w:p w14:paraId="25A154F0" w14:textId="77777777" w:rsidR="004E55EA" w:rsidRPr="00EB1569" w:rsidRDefault="004E55EA" w:rsidP="004E55EA">
      <w:pPr>
        <w:ind w:left="2410" w:hanging="2410"/>
        <w:rPr>
          <w:szCs w:val="22"/>
        </w:rPr>
      </w:pPr>
      <w:r w:rsidRPr="00EB1569">
        <w:rPr>
          <w:szCs w:val="22"/>
        </w:rPr>
        <w:t>Nr.:</w:t>
      </w:r>
      <w:r w:rsidRPr="00EB1569">
        <w:rPr>
          <w:szCs w:val="22"/>
        </w:rPr>
        <w:tab/>
        <w:t>Kravpunktets unike løpenummer</w:t>
      </w:r>
    </w:p>
    <w:p w14:paraId="39444764" w14:textId="77777777" w:rsidR="004E55EA" w:rsidRPr="00EB1569" w:rsidRDefault="004E55EA" w:rsidP="004E55EA">
      <w:pPr>
        <w:ind w:left="2410" w:hanging="2410"/>
        <w:rPr>
          <w:szCs w:val="22"/>
        </w:rPr>
      </w:pPr>
      <w:r w:rsidRPr="00EB1569">
        <w:rPr>
          <w:szCs w:val="22"/>
        </w:rPr>
        <w:t>Beskrivelse:</w:t>
      </w:r>
      <w:r w:rsidRPr="00EB1569">
        <w:rPr>
          <w:szCs w:val="22"/>
        </w:rPr>
        <w:tab/>
        <w:t>Tekst som beskriver kravet</w:t>
      </w:r>
    </w:p>
    <w:p w14:paraId="0B7396C1" w14:textId="77777777" w:rsidR="004E55EA" w:rsidRPr="00EB1569" w:rsidRDefault="004E55EA" w:rsidP="004E55EA">
      <w:pPr>
        <w:spacing w:after="120"/>
        <w:ind w:left="2410" w:hanging="2410"/>
        <w:rPr>
          <w:szCs w:val="22"/>
        </w:rPr>
      </w:pPr>
      <w:r w:rsidRPr="00EB1569">
        <w:rPr>
          <w:szCs w:val="22"/>
        </w:rPr>
        <w:t>Type krav:</w:t>
      </w:r>
      <w:r w:rsidRPr="00EB1569">
        <w:rPr>
          <w:szCs w:val="22"/>
        </w:rPr>
        <w:tab/>
        <w:t>Se tabell nedenfor</w:t>
      </w:r>
    </w:p>
    <w:tbl>
      <w:tblPr>
        <w:tblW w:w="9214" w:type="dxa"/>
        <w:tblInd w:w="70" w:type="dxa"/>
        <w:tblLayout w:type="fixed"/>
        <w:tblCellMar>
          <w:left w:w="70" w:type="dxa"/>
          <w:right w:w="70" w:type="dxa"/>
        </w:tblCellMar>
        <w:tblLook w:val="0000" w:firstRow="0" w:lastRow="0" w:firstColumn="0" w:lastColumn="0" w:noHBand="0" w:noVBand="0"/>
      </w:tblPr>
      <w:tblGrid>
        <w:gridCol w:w="2193"/>
        <w:gridCol w:w="7021"/>
      </w:tblGrid>
      <w:tr w:rsidR="004E55EA" w:rsidRPr="00EB1569" w14:paraId="755A6D67" w14:textId="77777777" w:rsidTr="00EE47AB">
        <w:trPr>
          <w:trHeight w:val="340"/>
        </w:trPr>
        <w:tc>
          <w:tcPr>
            <w:tcW w:w="2193" w:type="dxa"/>
            <w:tcBorders>
              <w:top w:val="single" w:sz="4" w:space="0" w:color="000000"/>
              <w:left w:val="single" w:sz="4" w:space="0" w:color="000000"/>
              <w:bottom w:val="single" w:sz="4" w:space="0" w:color="000000"/>
            </w:tcBorders>
            <w:shd w:val="clear" w:color="auto" w:fill="D9D9D9"/>
            <w:vAlign w:val="center"/>
          </w:tcPr>
          <w:p w14:paraId="6C6B3244" w14:textId="35A60CF8" w:rsidR="004E55EA" w:rsidRPr="00EB1569" w:rsidRDefault="00267091" w:rsidP="007F54D4">
            <w:pPr>
              <w:pStyle w:val="Tabell"/>
              <w:rPr>
                <w:b/>
              </w:rPr>
            </w:pPr>
            <w:r w:rsidRPr="00EB1569">
              <w:rPr>
                <w:b/>
              </w:rPr>
              <w:t>Obligatorisk</w:t>
            </w:r>
            <w:r w:rsidR="00EE47AB" w:rsidRPr="00EB1569">
              <w:rPr>
                <w:b/>
              </w:rPr>
              <w:t>e</w:t>
            </w:r>
            <w:r w:rsidR="004E55EA" w:rsidRPr="00EB1569">
              <w:rPr>
                <w:b/>
              </w:rPr>
              <w:t xml:space="preserve"> krav (</w:t>
            </w:r>
            <w:r w:rsidRPr="00EB1569">
              <w:rPr>
                <w:b/>
              </w:rPr>
              <w:t>O</w:t>
            </w:r>
            <w:r w:rsidR="004E55EA" w:rsidRPr="00EB1569">
              <w:rPr>
                <w:b/>
              </w:rPr>
              <w:t>)</w:t>
            </w:r>
          </w:p>
        </w:tc>
        <w:tc>
          <w:tcPr>
            <w:tcW w:w="7021" w:type="dxa"/>
            <w:tcBorders>
              <w:top w:val="single" w:sz="4" w:space="0" w:color="000000"/>
              <w:left w:val="single" w:sz="4" w:space="0" w:color="000000"/>
              <w:bottom w:val="single" w:sz="4" w:space="0" w:color="000000"/>
              <w:right w:val="single" w:sz="4" w:space="0" w:color="000000"/>
            </w:tcBorders>
            <w:vAlign w:val="center"/>
          </w:tcPr>
          <w:p w14:paraId="677457D5" w14:textId="3A5A5E11" w:rsidR="004E55EA" w:rsidRPr="00EB1569" w:rsidRDefault="004E55EA" w:rsidP="007F54D4">
            <w:pPr>
              <w:pStyle w:val="Tabell"/>
            </w:pPr>
            <w:r w:rsidRPr="00EB1569">
              <w:t xml:space="preserve">Kravet MÅ </w:t>
            </w:r>
            <w:r w:rsidR="00EE47AB" w:rsidRPr="00EB1569">
              <w:t>innfris/tilfred</w:t>
            </w:r>
            <w:r w:rsidR="005076A3" w:rsidRPr="00EB1569">
              <w:t>s</w:t>
            </w:r>
            <w:r w:rsidR="00EE47AB" w:rsidRPr="00EB1569">
              <w:t>stilles</w:t>
            </w:r>
            <w:r w:rsidRPr="00EB1569">
              <w:t>. Kravet er å anse som et minimumskrav.</w:t>
            </w:r>
          </w:p>
        </w:tc>
      </w:tr>
      <w:tr w:rsidR="004E55EA" w:rsidRPr="00EB1569" w14:paraId="6EC1C01F" w14:textId="77777777" w:rsidTr="00EE47AB">
        <w:trPr>
          <w:trHeight w:val="340"/>
        </w:trPr>
        <w:tc>
          <w:tcPr>
            <w:tcW w:w="2193" w:type="dxa"/>
            <w:tcBorders>
              <w:top w:val="single" w:sz="4" w:space="0" w:color="000000"/>
              <w:left w:val="single" w:sz="4" w:space="0" w:color="000000"/>
              <w:bottom w:val="single" w:sz="4" w:space="0" w:color="000000"/>
            </w:tcBorders>
            <w:shd w:val="clear" w:color="auto" w:fill="D9D9D9"/>
            <w:vAlign w:val="center"/>
          </w:tcPr>
          <w:p w14:paraId="2923FF42" w14:textId="6CAE708C" w:rsidR="004E55EA" w:rsidRPr="00EB1569" w:rsidRDefault="004E55EA" w:rsidP="007F54D4">
            <w:pPr>
              <w:pStyle w:val="Tabell"/>
              <w:rPr>
                <w:b/>
              </w:rPr>
            </w:pPr>
            <w:r w:rsidRPr="00EB1569">
              <w:rPr>
                <w:b/>
              </w:rPr>
              <w:t>Absolutte krav (A)</w:t>
            </w:r>
          </w:p>
        </w:tc>
        <w:tc>
          <w:tcPr>
            <w:tcW w:w="7021" w:type="dxa"/>
            <w:tcBorders>
              <w:top w:val="single" w:sz="4" w:space="0" w:color="000000"/>
              <w:left w:val="single" w:sz="4" w:space="0" w:color="000000"/>
              <w:bottom w:val="single" w:sz="4" w:space="0" w:color="000000"/>
              <w:right w:val="single" w:sz="4" w:space="0" w:color="000000"/>
            </w:tcBorders>
            <w:vAlign w:val="center"/>
          </w:tcPr>
          <w:p w14:paraId="65043DBF" w14:textId="7F029D82" w:rsidR="004E55EA" w:rsidRPr="00EB1569" w:rsidRDefault="004E55EA" w:rsidP="007F54D4">
            <w:pPr>
              <w:pStyle w:val="Tabell"/>
            </w:pPr>
            <w:r w:rsidRPr="000F5CEF">
              <w:t>Kravet er viktig og MÅ tilfredsstilles. Kravet er å anse som et minimumskrav, hvor «mer</w:t>
            </w:r>
            <w:r w:rsidR="00A87942" w:rsidRPr="000F5CEF">
              <w:t>oppfyllelse</w:t>
            </w:r>
            <w:r w:rsidRPr="000F5CEF">
              <w:t xml:space="preserve"> er bedre». </w:t>
            </w:r>
            <w:r w:rsidR="00764738" w:rsidRPr="000F5CEF">
              <w:t>K</w:t>
            </w:r>
            <w:r w:rsidRPr="000F5CEF">
              <w:t>ravet er gjenstand for relativ vurdering</w:t>
            </w:r>
            <w:r w:rsidR="000C1868" w:rsidRPr="000F5CEF">
              <w:t xml:space="preserve"> og ha betydning for evaluering av tilbudet</w:t>
            </w:r>
            <w:r w:rsidRPr="000F5CEF">
              <w:t>.</w:t>
            </w:r>
            <w:r w:rsidRPr="00EB1569">
              <w:t xml:space="preserve">  </w:t>
            </w:r>
          </w:p>
        </w:tc>
      </w:tr>
      <w:tr w:rsidR="004E55EA" w:rsidRPr="00EB1569" w14:paraId="58749782" w14:textId="77777777" w:rsidTr="00EE47AB">
        <w:trPr>
          <w:trHeight w:val="340"/>
        </w:trPr>
        <w:tc>
          <w:tcPr>
            <w:tcW w:w="2193" w:type="dxa"/>
            <w:tcBorders>
              <w:top w:val="single" w:sz="4" w:space="0" w:color="000000"/>
              <w:left w:val="single" w:sz="4" w:space="0" w:color="000000"/>
              <w:bottom w:val="single" w:sz="4" w:space="0" w:color="000000"/>
            </w:tcBorders>
            <w:shd w:val="clear" w:color="auto" w:fill="D9D9D9"/>
            <w:vAlign w:val="center"/>
          </w:tcPr>
          <w:p w14:paraId="19F44925" w14:textId="77777777" w:rsidR="004E55EA" w:rsidRPr="00EB1569" w:rsidRDefault="004E55EA" w:rsidP="007F54D4">
            <w:pPr>
              <w:pStyle w:val="Tabell"/>
              <w:rPr>
                <w:b/>
              </w:rPr>
            </w:pPr>
            <w:r w:rsidRPr="00EB1569">
              <w:rPr>
                <w:b/>
              </w:rPr>
              <w:t>Ønskede krav (B)</w:t>
            </w:r>
          </w:p>
        </w:tc>
        <w:tc>
          <w:tcPr>
            <w:tcW w:w="7021" w:type="dxa"/>
            <w:tcBorders>
              <w:top w:val="single" w:sz="4" w:space="0" w:color="000000"/>
              <w:left w:val="single" w:sz="4" w:space="0" w:color="000000"/>
              <w:bottom w:val="single" w:sz="4" w:space="0" w:color="000000"/>
              <w:right w:val="single" w:sz="4" w:space="0" w:color="000000"/>
            </w:tcBorders>
            <w:vAlign w:val="center"/>
          </w:tcPr>
          <w:p w14:paraId="4BA6C8DD" w14:textId="69854502" w:rsidR="004E55EA" w:rsidRPr="00EB1569" w:rsidRDefault="004E55EA" w:rsidP="007F54D4">
            <w:pPr>
              <w:pStyle w:val="Tabell"/>
            </w:pPr>
            <w:r w:rsidRPr="00EB1569">
              <w:t xml:space="preserve">Kravet BØR tilfredsstilles, </w:t>
            </w:r>
            <w:r w:rsidR="00D6444D">
              <w:t>som viktig for å innfri Kundens behov og</w:t>
            </w:r>
            <w:r w:rsidRPr="00EB1569">
              <w:t xml:space="preserve"> krav. Svar vil ha betydning for evaluering av tilbudet.</w:t>
            </w:r>
          </w:p>
        </w:tc>
      </w:tr>
      <w:tr w:rsidR="004E55EA" w:rsidRPr="00EB1569" w14:paraId="2CA554E9" w14:textId="77777777" w:rsidTr="00EE47AB">
        <w:trPr>
          <w:trHeight w:val="340"/>
        </w:trPr>
        <w:tc>
          <w:tcPr>
            <w:tcW w:w="2193" w:type="dxa"/>
            <w:tcBorders>
              <w:top w:val="single" w:sz="4" w:space="0" w:color="000000"/>
              <w:left w:val="single" w:sz="4" w:space="0" w:color="000000"/>
              <w:bottom w:val="single" w:sz="4" w:space="0" w:color="000000"/>
            </w:tcBorders>
            <w:shd w:val="clear" w:color="auto" w:fill="D9D9D9"/>
            <w:vAlign w:val="center"/>
          </w:tcPr>
          <w:p w14:paraId="0BE52C2C" w14:textId="77777777" w:rsidR="004E55EA" w:rsidRPr="00EB1569" w:rsidRDefault="004E55EA" w:rsidP="007F54D4">
            <w:pPr>
              <w:pStyle w:val="Tabell"/>
              <w:rPr>
                <w:b/>
              </w:rPr>
            </w:pPr>
            <w:r w:rsidRPr="00EB1569">
              <w:rPr>
                <w:b/>
              </w:rPr>
              <w:t>Info (I)</w:t>
            </w:r>
          </w:p>
        </w:tc>
        <w:tc>
          <w:tcPr>
            <w:tcW w:w="7021" w:type="dxa"/>
            <w:tcBorders>
              <w:top w:val="single" w:sz="4" w:space="0" w:color="000000"/>
              <w:left w:val="single" w:sz="4" w:space="0" w:color="000000"/>
              <w:bottom w:val="single" w:sz="4" w:space="0" w:color="000000"/>
              <w:right w:val="single" w:sz="4" w:space="0" w:color="000000"/>
            </w:tcBorders>
            <w:vAlign w:val="center"/>
          </w:tcPr>
          <w:p w14:paraId="71DC5492" w14:textId="1EB5AA7E" w:rsidR="004E55EA" w:rsidRPr="00EB1569" w:rsidRDefault="004E55EA" w:rsidP="007F54D4">
            <w:pPr>
              <w:pStyle w:val="Tabell"/>
            </w:pPr>
            <w:r w:rsidRPr="00EB1569">
              <w:t xml:space="preserve">Ikke et direkte krav til leveransen, men leverandøren skal i sin løsningsbeskrivelse gi utfyllende informasjon. </w:t>
            </w:r>
            <w:r w:rsidR="00BB172B" w:rsidRPr="00EB1569">
              <w:t>Manglende</w:t>
            </w:r>
            <w:r w:rsidR="005076A3" w:rsidRPr="00EB1569">
              <w:t xml:space="preserve"> eller ufullstendige </w:t>
            </w:r>
            <w:r w:rsidR="00BB172B" w:rsidRPr="00EB1569">
              <w:t xml:space="preserve"> opplysninger</w:t>
            </w:r>
            <w:r w:rsidRPr="00EB1569">
              <w:t xml:space="preserve"> </w:t>
            </w:r>
            <w:r w:rsidR="00BB172B" w:rsidRPr="00EB1569">
              <w:t>kan</w:t>
            </w:r>
            <w:r w:rsidRPr="00EB1569">
              <w:t xml:space="preserve"> h</w:t>
            </w:r>
            <w:r w:rsidR="00BB172B" w:rsidRPr="00EB1569">
              <w:t>a</w:t>
            </w:r>
            <w:r w:rsidRPr="00EB1569">
              <w:t xml:space="preserve"> betydning for evaluering av tilbudet.</w:t>
            </w:r>
          </w:p>
        </w:tc>
      </w:tr>
    </w:tbl>
    <w:p w14:paraId="5DB72976" w14:textId="77777777" w:rsidR="004E55EA" w:rsidRDefault="004E55EA" w:rsidP="004E55EA">
      <w:pPr>
        <w:ind w:left="2410" w:hanging="2410"/>
        <w:rPr>
          <w:szCs w:val="22"/>
        </w:rPr>
      </w:pPr>
    </w:p>
    <w:p w14:paraId="29254A2B" w14:textId="77777777" w:rsidR="00AB6339" w:rsidRPr="00EB1569" w:rsidRDefault="00AB6339" w:rsidP="004E55EA">
      <w:pPr>
        <w:ind w:left="2410" w:hanging="2410"/>
        <w:rPr>
          <w:szCs w:val="22"/>
        </w:rPr>
      </w:pPr>
    </w:p>
    <w:p w14:paraId="56BE8442" w14:textId="77777777" w:rsidR="004E55EA" w:rsidRPr="00EB1569" w:rsidRDefault="004E55EA" w:rsidP="004E55EA">
      <w:pPr>
        <w:pStyle w:val="Overskrift3"/>
        <w:keepLines/>
        <w:widowControl/>
        <w:spacing w:before="40" w:line="240" w:lineRule="auto"/>
      </w:pPr>
      <w:r w:rsidRPr="00EB1569">
        <w:t>Leverandørens besvarelse</w:t>
      </w:r>
    </w:p>
    <w:p w14:paraId="65E4C37F" w14:textId="77777777" w:rsidR="004E55EA" w:rsidRPr="00EB1569" w:rsidRDefault="004E55EA" w:rsidP="004E55EA"/>
    <w:p w14:paraId="142CD214" w14:textId="794533B2" w:rsidR="004E55EA" w:rsidRPr="00EB1569" w:rsidRDefault="00162916" w:rsidP="004E55EA">
      <w:pPr>
        <w:ind w:left="2410" w:hanging="2410"/>
        <w:rPr>
          <w:szCs w:val="22"/>
        </w:rPr>
      </w:pPr>
      <w:r>
        <w:rPr>
          <w:szCs w:val="22"/>
        </w:rPr>
        <w:t>Innfris</w:t>
      </w:r>
      <w:r w:rsidR="004E55EA" w:rsidRPr="00EB1569">
        <w:rPr>
          <w:szCs w:val="22"/>
        </w:rPr>
        <w:t>:</w:t>
      </w:r>
      <w:r w:rsidR="004E55EA" w:rsidRPr="00EB1569">
        <w:rPr>
          <w:szCs w:val="22"/>
        </w:rPr>
        <w:tab/>
        <w:t xml:space="preserve">I hvilken grad leverandøren kan tilfredsstille kravet (Ja, Nei, Delvis). For krav som besvares med </w:t>
      </w:r>
      <w:r w:rsidR="00AB6339">
        <w:rPr>
          <w:szCs w:val="22"/>
        </w:rPr>
        <w:t>«</w:t>
      </w:r>
      <w:r w:rsidR="004E55EA" w:rsidRPr="00EB1569">
        <w:rPr>
          <w:szCs w:val="22"/>
        </w:rPr>
        <w:t>Delvis</w:t>
      </w:r>
      <w:r w:rsidR="00AB6339">
        <w:rPr>
          <w:szCs w:val="22"/>
        </w:rPr>
        <w:t>»</w:t>
      </w:r>
      <w:r w:rsidR="004E55EA" w:rsidRPr="00EB1569">
        <w:rPr>
          <w:szCs w:val="22"/>
        </w:rPr>
        <w:t xml:space="preserve">, </w:t>
      </w:r>
      <w:r w:rsidR="00AB6339">
        <w:rPr>
          <w:szCs w:val="22"/>
        </w:rPr>
        <w:t>skal</w:t>
      </w:r>
      <w:r w:rsidR="004E55EA" w:rsidRPr="00EB1569">
        <w:rPr>
          <w:szCs w:val="22"/>
        </w:rPr>
        <w:t xml:space="preserve"> det i løsningsbeskrivelsen særskilt utdypes hva som ikke kan tilfredsstilles. </w:t>
      </w:r>
      <w:r w:rsidR="00AB6339">
        <w:rPr>
          <w:szCs w:val="22"/>
        </w:rPr>
        <w:t>For krav som besvares med Nei</w:t>
      </w:r>
      <w:r w:rsidR="00ED43C2">
        <w:rPr>
          <w:szCs w:val="22"/>
        </w:rPr>
        <w:t xml:space="preserve"> anbefales at Leverandøren gir noe tilleggsinformasjon slik at eventuelle feiltolkning av kravet kan </w:t>
      </w:r>
      <w:r w:rsidR="00F51CC4">
        <w:rPr>
          <w:szCs w:val="22"/>
        </w:rPr>
        <w:t>følges opp og avklares i dialog.</w:t>
      </w:r>
    </w:p>
    <w:p w14:paraId="1684152C" w14:textId="77777777" w:rsidR="004E55EA" w:rsidRPr="00EB1569" w:rsidRDefault="004E55EA" w:rsidP="004E55EA">
      <w:pPr>
        <w:ind w:left="2410" w:hanging="2410"/>
        <w:rPr>
          <w:szCs w:val="22"/>
        </w:rPr>
      </w:pPr>
    </w:p>
    <w:p w14:paraId="642CEC88" w14:textId="77777777" w:rsidR="004E55EA" w:rsidRPr="00EB1569" w:rsidRDefault="004E55EA" w:rsidP="004E55EA">
      <w:pPr>
        <w:ind w:left="2410" w:hanging="2410"/>
        <w:rPr>
          <w:szCs w:val="22"/>
        </w:rPr>
      </w:pPr>
      <w:r w:rsidRPr="00EB1569">
        <w:rPr>
          <w:szCs w:val="22"/>
        </w:rPr>
        <w:t>Løsningsbeskrivelse:</w:t>
      </w:r>
      <w:r w:rsidRPr="00EB1569">
        <w:rPr>
          <w:szCs w:val="22"/>
        </w:rPr>
        <w:tab/>
        <w:t>Utfyllende informasjon om hvordan kravet tilfredsstilles.</w:t>
      </w:r>
    </w:p>
    <w:p w14:paraId="7B21A7EC" w14:textId="77777777" w:rsidR="0094032B" w:rsidRDefault="0094032B" w:rsidP="004E55EA">
      <w:pPr>
        <w:rPr>
          <w:szCs w:val="22"/>
        </w:rPr>
      </w:pPr>
    </w:p>
    <w:p w14:paraId="7345B808" w14:textId="2E9A93B7" w:rsidR="00E002BC" w:rsidRPr="00EB1569" w:rsidRDefault="004E55EA" w:rsidP="004E55EA">
      <w:pPr>
        <w:rPr>
          <w:szCs w:val="22"/>
        </w:rPr>
      </w:pPr>
      <w:r w:rsidRPr="00EB1569">
        <w:rPr>
          <w:szCs w:val="22"/>
        </w:rPr>
        <w:t xml:space="preserve">Der Leverandøren f.eks. av plasshensyn ikke finner det hensiktsmessig å legge løsningsbeskrivelsen inn i selve kravtabellen, </w:t>
      </w:r>
      <w:r w:rsidR="00F164A4" w:rsidRPr="00EB1569">
        <w:rPr>
          <w:szCs w:val="22"/>
        </w:rPr>
        <w:t>bør</w:t>
      </w:r>
      <w:r w:rsidRPr="00EB1569">
        <w:rPr>
          <w:szCs w:val="22"/>
        </w:rPr>
        <w:t xml:space="preserve"> beskrivelsen legges i </w:t>
      </w:r>
      <w:r w:rsidR="00555AA3" w:rsidRPr="00EB1569">
        <w:rPr>
          <w:szCs w:val="22"/>
        </w:rPr>
        <w:t xml:space="preserve">teksten under kapittelet </w:t>
      </w:r>
      <w:r w:rsidR="00A61D75" w:rsidRPr="00EB1569">
        <w:rPr>
          <w:szCs w:val="22"/>
        </w:rPr>
        <w:t>eller som en utvidet tekst-boks under hvert kravpunkt</w:t>
      </w:r>
      <w:r w:rsidRPr="00EB1569">
        <w:rPr>
          <w:szCs w:val="22"/>
        </w:rPr>
        <w:t>.</w:t>
      </w:r>
      <w:r w:rsidR="00F164A4" w:rsidRPr="00EB1569">
        <w:rPr>
          <w:szCs w:val="22"/>
        </w:rPr>
        <w:t xml:space="preserve"> </w:t>
      </w:r>
      <w:r w:rsidR="00F51CC4">
        <w:rPr>
          <w:szCs w:val="22"/>
        </w:rPr>
        <w:t xml:space="preserve">Vær nøye med henvisning til hvilket krav </w:t>
      </w:r>
      <w:r w:rsidR="00FA4A6A">
        <w:rPr>
          <w:szCs w:val="22"/>
        </w:rPr>
        <w:t>beskrivelsen gjelder.</w:t>
      </w:r>
    </w:p>
    <w:p w14:paraId="361F0DDC" w14:textId="77777777" w:rsidR="0094032B" w:rsidRDefault="0094032B" w:rsidP="004E55EA">
      <w:pPr>
        <w:rPr>
          <w:szCs w:val="22"/>
        </w:rPr>
      </w:pPr>
    </w:p>
    <w:p w14:paraId="047D0DF4" w14:textId="4698C700" w:rsidR="00F80A01" w:rsidRPr="00EB1569" w:rsidRDefault="00E002BC" w:rsidP="004E55EA">
      <w:r>
        <w:t>Unntaksvis kan eget vedlegg benyttes, noe som reduserer lese</w:t>
      </w:r>
      <w:r w:rsidR="0040176D">
        <w:t>r</w:t>
      </w:r>
      <w:r>
        <w:t>vennligheten</w:t>
      </w:r>
      <w:r w:rsidR="0040176D">
        <w:t xml:space="preserve"> og </w:t>
      </w:r>
      <w:r w:rsidR="00D51FA0">
        <w:t xml:space="preserve">påvirker </w:t>
      </w:r>
      <w:r w:rsidR="0040176D">
        <w:t>evalueringsarbeidet</w:t>
      </w:r>
      <w:r w:rsidR="00D51FA0">
        <w:t>.</w:t>
      </w:r>
      <w:r w:rsidR="0040176D">
        <w:t xml:space="preserve"> </w:t>
      </w:r>
      <w:r w:rsidR="00F164A4">
        <w:t xml:space="preserve">Der Kunden har oppgitt et maksimalt omfang av beskrivelse, vil </w:t>
      </w:r>
      <w:r w:rsidR="00870730">
        <w:t>tilleggsdokumentasjonen utover d</w:t>
      </w:r>
      <w:r w:rsidR="008D3124">
        <w:t>et oppgitte omfanget ses bort fra.</w:t>
      </w:r>
    </w:p>
    <w:p w14:paraId="4FFDBD6A" w14:textId="56765C9E" w:rsidR="004E55EA" w:rsidRPr="00EB1569" w:rsidRDefault="000615FB" w:rsidP="004E55EA">
      <w:pPr>
        <w:rPr>
          <w:szCs w:val="22"/>
        </w:rPr>
      </w:pPr>
      <w:r w:rsidRPr="00EB1569">
        <w:rPr>
          <w:szCs w:val="22"/>
        </w:rPr>
        <w:t>Ved eventuell bruk av vedlegg</w:t>
      </w:r>
      <w:r w:rsidR="004E55EA" w:rsidRPr="00EB1569">
        <w:rPr>
          <w:szCs w:val="22"/>
        </w:rPr>
        <w:t xml:space="preserve"> skal det i kravtabellen gis referanse til </w:t>
      </w:r>
      <w:r w:rsidR="00DB41AF">
        <w:rPr>
          <w:szCs w:val="22"/>
        </w:rPr>
        <w:t xml:space="preserve">rett dokumentnavn </w:t>
      </w:r>
      <w:r w:rsidR="004E55EA" w:rsidRPr="00EB1569">
        <w:rPr>
          <w:szCs w:val="22"/>
        </w:rPr>
        <w:t xml:space="preserve">hvor løsningsbeskrivelsen ligger, og det skal i </w:t>
      </w:r>
      <w:r w:rsidR="00234F12">
        <w:rPr>
          <w:szCs w:val="22"/>
        </w:rPr>
        <w:t xml:space="preserve">det aktuelle dokumentets </w:t>
      </w:r>
      <w:r w:rsidR="004E55EA" w:rsidRPr="00EB1569">
        <w:rPr>
          <w:szCs w:val="22"/>
        </w:rPr>
        <w:t>løsningsbeskrivelse</w:t>
      </w:r>
      <w:r w:rsidR="00234F12">
        <w:rPr>
          <w:szCs w:val="22"/>
        </w:rPr>
        <w:t>,</w:t>
      </w:r>
      <w:r w:rsidR="004E55EA" w:rsidRPr="00EB1569">
        <w:rPr>
          <w:szCs w:val="22"/>
        </w:rPr>
        <w:t xml:space="preserve"> klart fremkomme hvilket krav som utdypes. </w:t>
      </w:r>
    </w:p>
    <w:p w14:paraId="54585A1B" w14:textId="77777777" w:rsidR="004E55EA" w:rsidRPr="00EB1569" w:rsidRDefault="004E55EA" w:rsidP="004E55EA">
      <w:pPr>
        <w:rPr>
          <w:szCs w:val="22"/>
        </w:rPr>
      </w:pPr>
    </w:p>
    <w:p w14:paraId="4C89E2DB" w14:textId="54D9D600" w:rsidR="00B92B0F" w:rsidRPr="00EB1569" w:rsidRDefault="00597A50" w:rsidP="004E55EA">
      <w:r>
        <w:t>I</w:t>
      </w:r>
      <w:r w:rsidR="59EA73D2">
        <w:t xml:space="preserve"> </w:t>
      </w:r>
      <w:r>
        <w:t xml:space="preserve">tilfeller der løsningsbeskrivelsen forutsetter </w:t>
      </w:r>
      <w:r w:rsidR="007D77F1">
        <w:t xml:space="preserve">at Kunden gjør et </w:t>
      </w:r>
      <w:r>
        <w:t>valg av</w:t>
      </w:r>
      <w:r w:rsidR="00110D43">
        <w:t xml:space="preserve"> løsningselementer </w:t>
      </w:r>
      <w:r w:rsidR="00E31982">
        <w:t xml:space="preserve">som </w:t>
      </w:r>
      <w:r>
        <w:t>tilleggskomponenter/</w:t>
      </w:r>
      <w:r w:rsidR="00E31982">
        <w:t xml:space="preserve">egne </w:t>
      </w:r>
      <w:r>
        <w:t>moduler/integrasjoner</w:t>
      </w:r>
      <w:r w:rsidR="00110D43">
        <w:t>/tilleggsytelser</w:t>
      </w:r>
      <w:r>
        <w:t xml:space="preserve"> eller andre valgfrie </w:t>
      </w:r>
      <w:r w:rsidR="003736C5">
        <w:t xml:space="preserve">produkt- eller tjenestekomponenter </w:t>
      </w:r>
      <w:r w:rsidR="00032B89">
        <w:t xml:space="preserve">(opsjoner) </w:t>
      </w:r>
      <w:r w:rsidR="003736C5">
        <w:t xml:space="preserve">skal </w:t>
      </w:r>
      <w:r w:rsidR="00D90C1A">
        <w:t>de</w:t>
      </w:r>
      <w:r w:rsidR="00617E27">
        <w:t>t</w:t>
      </w:r>
      <w:r w:rsidR="00D90C1A">
        <w:t xml:space="preserve"> aktuelle </w:t>
      </w:r>
      <w:r w:rsidR="002404B4" w:rsidRPr="4C69ECA5">
        <w:rPr>
          <w:b/>
          <w:bCs/>
          <w:u w:val="single"/>
        </w:rPr>
        <w:t>løsningselementet</w:t>
      </w:r>
      <w:r w:rsidR="003736C5" w:rsidRPr="4C69ECA5">
        <w:rPr>
          <w:b/>
          <w:bCs/>
          <w:u w:val="single"/>
        </w:rPr>
        <w:t xml:space="preserve"> tydelig fremgå som en forutsetning under løsningsbeskrivelsen</w:t>
      </w:r>
      <w:r w:rsidR="002404B4">
        <w:t xml:space="preserve">, </w:t>
      </w:r>
      <w:r w:rsidR="00613CA7">
        <w:t xml:space="preserve">og identifiseres med </w:t>
      </w:r>
      <w:r w:rsidR="002404B4" w:rsidRPr="4C69ECA5">
        <w:rPr>
          <w:b/>
          <w:bCs/>
          <w:u w:val="single"/>
        </w:rPr>
        <w:t>utvetydig</w:t>
      </w:r>
      <w:r w:rsidR="00613CA7" w:rsidRPr="4C69ECA5">
        <w:rPr>
          <w:b/>
          <w:bCs/>
          <w:u w:val="single"/>
        </w:rPr>
        <w:t xml:space="preserve"> navn</w:t>
      </w:r>
      <w:r w:rsidR="00E77BE8" w:rsidRPr="4C69ECA5">
        <w:rPr>
          <w:b/>
          <w:bCs/>
          <w:u w:val="single"/>
        </w:rPr>
        <w:t>giving under prisbilaget, og være priset.</w:t>
      </w:r>
      <w:r w:rsidR="003736C5">
        <w:t xml:space="preserve"> </w:t>
      </w:r>
      <w:r w:rsidR="003F0DB0">
        <w:t xml:space="preserve">Dersom slike </w:t>
      </w:r>
      <w:r w:rsidR="00C53F83">
        <w:t>forutsetninger</w:t>
      </w:r>
      <w:r w:rsidR="003F0DB0">
        <w:t xml:space="preserve"> ikke er beskrevet i løsningsbeskrivelsen tolker Kunden </w:t>
      </w:r>
      <w:r w:rsidR="00BA1495">
        <w:t xml:space="preserve">at kravet innfris </w:t>
      </w:r>
      <w:r w:rsidR="00E02425">
        <w:t>og</w:t>
      </w:r>
      <w:r w:rsidR="00BA1495">
        <w:t xml:space="preserve"> </w:t>
      </w:r>
      <w:r w:rsidR="00CF216B">
        <w:t>dekket i oppgitt</w:t>
      </w:r>
      <w:r w:rsidR="00E02425">
        <w:t>e</w:t>
      </w:r>
      <w:r w:rsidR="00CF216B">
        <w:t xml:space="preserve"> tjenestepris.</w:t>
      </w:r>
      <w:r w:rsidR="00E02425">
        <w:t xml:space="preserve"> </w:t>
      </w:r>
      <w:r w:rsidR="00CF216B">
        <w:t xml:space="preserve"> </w:t>
      </w:r>
    </w:p>
    <w:p w14:paraId="45933BD2" w14:textId="77777777" w:rsidR="00B92B0F" w:rsidRPr="00EB1569" w:rsidRDefault="00B92B0F" w:rsidP="004E55EA">
      <w:pPr>
        <w:rPr>
          <w:szCs w:val="22"/>
        </w:rPr>
      </w:pPr>
    </w:p>
    <w:p w14:paraId="5C85AC67" w14:textId="7EC5882B" w:rsidR="004E55EA" w:rsidRPr="00EB1569" w:rsidRDefault="004E55EA" w:rsidP="004E55EA">
      <w:r>
        <w:t xml:space="preserve">Leverandøren er selv ansvarlig for å beskrive alle nødvendige løsningselementer for å få en komplett løsning, selv om ikke alle disse er </w:t>
      </w:r>
      <w:r w:rsidR="002B70C8">
        <w:t xml:space="preserve">eksplisitt </w:t>
      </w:r>
      <w:r>
        <w:t>kravs</w:t>
      </w:r>
      <w:r w:rsidR="007D77F1">
        <w:t>tilt</w:t>
      </w:r>
      <w:r>
        <w:t>.</w:t>
      </w:r>
      <w:r w:rsidR="002B70C8">
        <w:t xml:space="preserve"> Leverandøren kan inkludere supplerende fu</w:t>
      </w:r>
      <w:r w:rsidR="0055436B">
        <w:t xml:space="preserve">nksjonalitet som opsjoner, gitt at disse </w:t>
      </w:r>
      <w:r w:rsidR="00904228">
        <w:t xml:space="preserve">gir «meroppfyllelse av </w:t>
      </w:r>
      <w:r w:rsidR="001E57CC">
        <w:t>behovet/kravet</w:t>
      </w:r>
      <w:r w:rsidR="00DD1BB1">
        <w:t xml:space="preserve"> og </w:t>
      </w:r>
      <w:r w:rsidR="0055436B">
        <w:t>direkte relatert til løsning av kundens behovsbeskrivelse eller konkrete krav.</w:t>
      </w:r>
      <w:r w:rsidR="00141A33">
        <w:t xml:space="preserve"> Slike opsjoner kan ikke representere alternative </w:t>
      </w:r>
      <w:r w:rsidR="00394134">
        <w:t>tilbud, dersom dette ikke er tillat i konkurransebestemmelsene for anskaffelsen.</w:t>
      </w:r>
      <w:r w:rsidR="001E57CC">
        <w:t xml:space="preserve"> De</w:t>
      </w:r>
      <w:r w:rsidR="00D175F5">
        <w:t xml:space="preserve">rsom </w:t>
      </w:r>
      <w:r w:rsidR="00F02355">
        <w:t xml:space="preserve">Leverandøren besvarer Kundens behov med </w:t>
      </w:r>
      <w:r w:rsidR="00BB6130">
        <w:t xml:space="preserve">løsningsbeskrivelse som </w:t>
      </w:r>
      <w:r w:rsidR="00CE3B7B">
        <w:t xml:space="preserve">bare tilbys som </w:t>
      </w:r>
      <w:r w:rsidR="00F02355">
        <w:t>en opsjon</w:t>
      </w:r>
      <w:r w:rsidR="00CE3B7B">
        <w:t xml:space="preserve"> eller 3.parts løsning</w:t>
      </w:r>
      <w:r w:rsidR="00F02355">
        <w:t xml:space="preserve"> vil denne op</w:t>
      </w:r>
      <w:r w:rsidR="00310E4D">
        <w:t>sjonen inkluderes i evalueringen</w:t>
      </w:r>
      <w:r w:rsidR="00CE3B7B">
        <w:t xml:space="preserve">. Dersom opsjonen ikke </w:t>
      </w:r>
      <w:r w:rsidR="000C39C0">
        <w:t>er priset</w:t>
      </w:r>
      <w:r w:rsidR="007D670F">
        <w:t xml:space="preserve"> av Leverandøren med tilstrekkelig forpliktelse</w:t>
      </w:r>
      <w:r w:rsidR="000C39C0">
        <w:t xml:space="preserve">, vil Kunden </w:t>
      </w:r>
      <w:r w:rsidR="00EE2741">
        <w:t>selv pris</w:t>
      </w:r>
      <w:r w:rsidR="00BE5EDC">
        <w:t>e</w:t>
      </w:r>
      <w:r w:rsidR="000C39C0">
        <w:t xml:space="preserve"> løsningen etter beste evne og tilgjengelig informasjon </w:t>
      </w:r>
      <w:r w:rsidR="00C61917">
        <w:t>med mulig</w:t>
      </w:r>
      <w:r w:rsidR="000C39C0">
        <w:t xml:space="preserve"> risikopåslag</w:t>
      </w:r>
      <w:r w:rsidR="00EE2741">
        <w:t xml:space="preserve"> ved evaluering av tilbudene</w:t>
      </w:r>
      <w:r w:rsidR="000C39C0">
        <w:t>.</w:t>
      </w:r>
    </w:p>
    <w:p w14:paraId="0F33C928" w14:textId="77777777" w:rsidR="004E55EA" w:rsidRPr="00EB1569" w:rsidRDefault="004E55EA" w:rsidP="004E55EA">
      <w:pPr>
        <w:pStyle w:val="Overskrift1"/>
        <w:widowControl/>
        <w:spacing w:after="60" w:line="240" w:lineRule="auto"/>
        <w:jc w:val="left"/>
      </w:pPr>
      <w:bookmarkStart w:id="2" w:name="_Toc377126049"/>
      <w:bookmarkStart w:id="3" w:name="_Toc237347791"/>
      <w:r w:rsidRPr="00EB1569">
        <w:t>Overordnet</w:t>
      </w:r>
      <w:bookmarkEnd w:id="2"/>
      <w:r w:rsidRPr="00EB1569">
        <w:t xml:space="preserve"> om ytelsen</w:t>
      </w:r>
      <w:bookmarkEnd w:id="3"/>
    </w:p>
    <w:p w14:paraId="50B8BFEC" w14:textId="390F9A57" w:rsidR="004E55EA" w:rsidRDefault="006F3873" w:rsidP="004E55EA">
      <w:r w:rsidRPr="00EB1569">
        <w:t xml:space="preserve">NHN ønsker en trygg, sikker, stabil og effektiv publiseringstjeneste for </w:t>
      </w:r>
      <w:r w:rsidR="00D17209" w:rsidRPr="00EB1569">
        <w:t>aktuelle nettsteder, primært nhn.no.</w:t>
      </w:r>
      <w:r w:rsidR="005F7DD8" w:rsidRPr="00EB1569">
        <w:t xml:space="preserve"> Tjenesten bør være fleksibel nok til å unngå </w:t>
      </w:r>
      <w:r w:rsidR="00367FF9" w:rsidRPr="00EB1569">
        <w:t xml:space="preserve">omfattende behov for utvikling av </w:t>
      </w:r>
      <w:r w:rsidR="00191670" w:rsidRPr="00EB1569">
        <w:t xml:space="preserve">ny eller 3.parts kode for å levere på de behovene NHN </w:t>
      </w:r>
      <w:r w:rsidR="005546DB" w:rsidRPr="00EB1569">
        <w:t xml:space="preserve">beskriver. NHN ønsker en standardisert </w:t>
      </w:r>
      <w:r w:rsidR="00E237E6" w:rsidRPr="00EB1569">
        <w:t>tjeneste</w:t>
      </w:r>
      <w:r w:rsidR="0094032B">
        <w:t>,</w:t>
      </w:r>
      <w:r w:rsidR="00FE0703" w:rsidRPr="00EB1569">
        <w:t xml:space="preserve"> og vil unngå </w:t>
      </w:r>
      <w:r w:rsidR="00FE0703" w:rsidRPr="00EB1569">
        <w:lastRenderedPageBreak/>
        <w:t>avhengig</w:t>
      </w:r>
      <w:r w:rsidR="001519E9" w:rsidRPr="00EB1569">
        <w:t>het til enkeltleverandører og deres nøkkel</w:t>
      </w:r>
      <w:r w:rsidR="00C56ACE" w:rsidRPr="00EB1569">
        <w:t xml:space="preserve">ressurser. </w:t>
      </w:r>
    </w:p>
    <w:p w14:paraId="05CD8571" w14:textId="751D07A9" w:rsidR="002241D5" w:rsidRPr="00143C4A" w:rsidRDefault="008940F7" w:rsidP="00334F9D">
      <w:pPr>
        <w:pStyle w:val="Overskrift2"/>
        <w:rPr>
          <w:lang w:val="nb-NO"/>
        </w:rPr>
      </w:pPr>
      <w:r w:rsidRPr="00143C4A">
        <w:rPr>
          <w:lang w:val="nb-NO"/>
        </w:rPr>
        <w:t xml:space="preserve">Beskrivelse av </w:t>
      </w:r>
      <w:r w:rsidR="00143C4A" w:rsidRPr="00143C4A">
        <w:rPr>
          <w:lang w:val="nb-NO"/>
        </w:rPr>
        <w:t>nettstedet nhn.no</w:t>
      </w:r>
    </w:p>
    <w:p w14:paraId="0957DA89" w14:textId="4BCA2D69" w:rsidR="00C62AA9" w:rsidRDefault="006431B6" w:rsidP="00C62AA9">
      <w:r>
        <w:t>n</w:t>
      </w:r>
      <w:r w:rsidRPr="006431B6">
        <w:t>hn.no er Norsk helsenetts eksterne nettsted og er vår viktigste kanal for informasjon om tjenester, produkter og virksomheten. Nettstedet skal gjøre det enkelt for brukerne å forstå hva Norsk helsenett tilbyr, finne relevant informasjon og utføre nødvendige oppgaver knyttet til tjenestene våre. Samtidig er nettstedet en viktig kanal for å bygge tillit til Norsk helsenett gjennom en profesjonell, oppdatert og brukervennlig digital tilstedeværelse.</w:t>
      </w:r>
      <w:r w:rsidR="00C62AA9">
        <w:t xml:space="preserve"> </w:t>
      </w:r>
    </w:p>
    <w:p w14:paraId="5AA2C2CE" w14:textId="77777777" w:rsidR="007632B0" w:rsidRDefault="007632B0" w:rsidP="004E55EA"/>
    <w:p w14:paraId="3025A123" w14:textId="0CA0BA9F" w:rsidR="00420A37" w:rsidRDefault="00420A37" w:rsidP="00420A37">
      <w:pPr>
        <w:pStyle w:val="Overskrift3"/>
      </w:pPr>
      <w:r>
        <w:t>Brukere</w:t>
      </w:r>
    </w:p>
    <w:p w14:paraId="56560D95" w14:textId="77777777" w:rsidR="00B13A99" w:rsidRPr="00B13A99" w:rsidRDefault="00B13A99" w:rsidP="00B13A99">
      <w:r w:rsidRPr="00B13A99">
        <w:t>Nettstedet brukes av et bredt spekter av målgrupper, blant annet:</w:t>
      </w:r>
    </w:p>
    <w:p w14:paraId="3E53E9D1" w14:textId="77777777" w:rsidR="00B13A99" w:rsidRPr="00B13A99" w:rsidRDefault="00B13A99" w:rsidP="00720233">
      <w:pPr>
        <w:pStyle w:val="Listeavsnitt"/>
        <w:numPr>
          <w:ilvl w:val="0"/>
          <w:numId w:val="44"/>
        </w:numPr>
      </w:pPr>
      <w:r w:rsidRPr="00B13A99">
        <w:t>Helsepersonell</w:t>
      </w:r>
    </w:p>
    <w:p w14:paraId="343DC4DA" w14:textId="77777777" w:rsidR="00B13A99" w:rsidRPr="00B13A99" w:rsidRDefault="00B13A99" w:rsidP="00720233">
      <w:pPr>
        <w:pStyle w:val="Listeavsnitt"/>
        <w:numPr>
          <w:ilvl w:val="0"/>
          <w:numId w:val="44"/>
        </w:numPr>
      </w:pPr>
      <w:r w:rsidRPr="00B13A99">
        <w:t>Virksomheter i helse- og omsorgssektoren (kommuner, helseforetak og private aktører)</w:t>
      </w:r>
    </w:p>
    <w:p w14:paraId="40B5B570" w14:textId="77777777" w:rsidR="00B13A99" w:rsidRPr="00B13A99" w:rsidRDefault="00B13A99" w:rsidP="00720233">
      <w:pPr>
        <w:pStyle w:val="Listeavsnitt"/>
        <w:numPr>
          <w:ilvl w:val="0"/>
          <w:numId w:val="44"/>
        </w:numPr>
      </w:pPr>
      <w:r w:rsidRPr="00B13A99">
        <w:t>Leverandører og samarbeidspartnere</w:t>
      </w:r>
    </w:p>
    <w:p w14:paraId="15FE6627" w14:textId="77777777" w:rsidR="00B13A99" w:rsidRPr="00B13A99" w:rsidRDefault="00B13A99" w:rsidP="00720233">
      <w:pPr>
        <w:pStyle w:val="Listeavsnitt"/>
        <w:numPr>
          <w:ilvl w:val="0"/>
          <w:numId w:val="44"/>
        </w:numPr>
      </w:pPr>
      <w:r w:rsidRPr="00B13A99">
        <w:t>Beslutningstakere og ledere</w:t>
      </w:r>
    </w:p>
    <w:p w14:paraId="5BA19F30" w14:textId="77777777" w:rsidR="00B13A99" w:rsidRPr="00B13A99" w:rsidRDefault="00B13A99" w:rsidP="00720233">
      <w:pPr>
        <w:pStyle w:val="Listeavsnitt"/>
        <w:numPr>
          <w:ilvl w:val="0"/>
          <w:numId w:val="44"/>
        </w:numPr>
      </w:pPr>
      <w:r w:rsidRPr="00B13A99">
        <w:t>Presse og media</w:t>
      </w:r>
    </w:p>
    <w:p w14:paraId="6264D70B" w14:textId="77777777" w:rsidR="00B13A99" w:rsidRPr="00B13A99" w:rsidRDefault="00B13A99" w:rsidP="00720233">
      <w:pPr>
        <w:pStyle w:val="Listeavsnitt"/>
        <w:numPr>
          <w:ilvl w:val="0"/>
          <w:numId w:val="44"/>
        </w:numPr>
      </w:pPr>
      <w:r w:rsidRPr="00B13A99">
        <w:t>Innbyggere som søker informasjon om Norsk helsenett og våre tjenester</w:t>
      </w:r>
    </w:p>
    <w:p w14:paraId="03C7AF21" w14:textId="77777777" w:rsidR="00420A37" w:rsidRDefault="00420A37" w:rsidP="004E55EA"/>
    <w:p w14:paraId="07E062BB" w14:textId="4962B020" w:rsidR="00B13A99" w:rsidRDefault="00420A37" w:rsidP="004E55EA">
      <w:r>
        <w:t xml:space="preserve">Det er </w:t>
      </w:r>
      <w:r w:rsidR="00052DAA">
        <w:t xml:space="preserve">ingen innloggingsfunksjon for </w:t>
      </w:r>
      <w:r>
        <w:t xml:space="preserve">besøkende </w:t>
      </w:r>
      <w:r w:rsidR="00052DAA">
        <w:t>bruker</w:t>
      </w:r>
      <w:r>
        <w:t>e</w:t>
      </w:r>
      <w:r w:rsidR="00052DAA">
        <w:t>.</w:t>
      </w:r>
    </w:p>
    <w:p w14:paraId="7970A1A2" w14:textId="77777777" w:rsidR="00C62AA9" w:rsidRDefault="00C62AA9" w:rsidP="004E55EA"/>
    <w:p w14:paraId="178089F9" w14:textId="2006817E" w:rsidR="007F566F" w:rsidRDefault="007F566F" w:rsidP="007F566F">
      <w:pPr>
        <w:pStyle w:val="Overskrift3"/>
      </w:pPr>
      <w:r>
        <w:t>Trafikk</w:t>
      </w:r>
    </w:p>
    <w:p w14:paraId="785A1071" w14:textId="2E6E9972" w:rsidR="007F566F" w:rsidRDefault="007F566F" w:rsidP="004E55EA">
      <w:r>
        <w:t xml:space="preserve">Følgende opplysninger kan legges til grunn for dimensjonering av </w:t>
      </w:r>
      <w:r w:rsidR="007A1886">
        <w:t>kapasitet for nettstedet:</w:t>
      </w:r>
    </w:p>
    <w:p w14:paraId="7BEDAFAB" w14:textId="77777777" w:rsidR="00720233" w:rsidRPr="00720233" w:rsidRDefault="00720233" w:rsidP="00720233">
      <w:pPr>
        <w:numPr>
          <w:ilvl w:val="0"/>
          <w:numId w:val="43"/>
        </w:numPr>
      </w:pPr>
      <w:r w:rsidRPr="00720233">
        <w:t>Omtrent 60 000 besøk per måned (ca. 2 000 per dag i snitt)</w:t>
      </w:r>
    </w:p>
    <w:p w14:paraId="68791CEB" w14:textId="77777777" w:rsidR="00720233" w:rsidRPr="00720233" w:rsidRDefault="00720233" w:rsidP="00720233">
      <w:pPr>
        <w:numPr>
          <w:ilvl w:val="0"/>
          <w:numId w:val="43"/>
        </w:numPr>
      </w:pPr>
      <w:r w:rsidRPr="00720233">
        <w:t>Omtrent 120 000 sidevisninger per måned (ca. 4 000 per dag)</w:t>
      </w:r>
    </w:p>
    <w:p w14:paraId="09574F7F" w14:textId="77777777" w:rsidR="00720233" w:rsidRPr="00720233" w:rsidRDefault="00720233" w:rsidP="00720233">
      <w:pPr>
        <w:numPr>
          <w:ilvl w:val="0"/>
          <w:numId w:val="43"/>
        </w:numPr>
      </w:pPr>
      <w:r w:rsidRPr="00720233">
        <w:t>På hverdager ligger trafikken normalt mellom 2 400 og 3 000 besøk per dag</w:t>
      </w:r>
    </w:p>
    <w:p w14:paraId="759172BB" w14:textId="77777777" w:rsidR="00720233" w:rsidRPr="00720233" w:rsidRDefault="00720233" w:rsidP="00720233">
      <w:pPr>
        <w:numPr>
          <w:ilvl w:val="0"/>
          <w:numId w:val="43"/>
        </w:numPr>
      </w:pPr>
      <w:r w:rsidRPr="00720233">
        <w:t>Betydelig lavere trafikk i helgene (typisk under 1 000 besøk per dag)</w:t>
      </w:r>
    </w:p>
    <w:p w14:paraId="67EB6798" w14:textId="77777777" w:rsidR="00720233" w:rsidRPr="00720233" w:rsidRDefault="00720233" w:rsidP="00720233">
      <w:pPr>
        <w:numPr>
          <w:ilvl w:val="0"/>
          <w:numId w:val="43"/>
        </w:numPr>
      </w:pPr>
      <w:r w:rsidRPr="00720233">
        <w:t>Trafikkbildet er stabilt gjennom året, uten store sesongmessige topper</w:t>
      </w:r>
    </w:p>
    <w:p w14:paraId="17E1C914" w14:textId="77777777" w:rsidR="00C87092" w:rsidRDefault="00C87092" w:rsidP="00720233"/>
    <w:p w14:paraId="4CF20F34" w14:textId="2917FA15" w:rsidR="00720233" w:rsidRPr="00720233" w:rsidRDefault="00720233" w:rsidP="00720233">
      <w:r w:rsidRPr="00720233">
        <w:t>Størstedelen av trafikken er knyttet til brukere som søker informasjon om konkrete tjenester, teknisk dokumentasjon, bestilling og administrasjon av tjenester, samt generell informasjon om Norsk helsenett.</w:t>
      </w:r>
    </w:p>
    <w:p w14:paraId="1C2204DB" w14:textId="77777777" w:rsidR="00C62AA9" w:rsidRDefault="00C62AA9" w:rsidP="004E55EA"/>
    <w:p w14:paraId="5A0922A1" w14:textId="77777777" w:rsidR="0048011F" w:rsidRDefault="0048011F" w:rsidP="004E55EA"/>
    <w:p w14:paraId="268F6211" w14:textId="1E68A8AD" w:rsidR="007A1886" w:rsidRDefault="00636311" w:rsidP="00636311">
      <w:pPr>
        <w:pStyle w:val="Overskrift3"/>
      </w:pPr>
      <w:r>
        <w:lastRenderedPageBreak/>
        <w:t>Innhold</w:t>
      </w:r>
    </w:p>
    <w:p w14:paraId="05AE3164" w14:textId="77777777" w:rsidR="0048011F" w:rsidRPr="0048011F" w:rsidRDefault="0048011F" w:rsidP="0048011F">
      <w:pPr>
        <w:numPr>
          <w:ilvl w:val="0"/>
          <w:numId w:val="47"/>
        </w:numPr>
      </w:pPr>
      <w:r w:rsidRPr="0048011F">
        <w:t>Ca. 600 nettsider</w:t>
      </w:r>
    </w:p>
    <w:p w14:paraId="06A9814E" w14:textId="77777777" w:rsidR="0048011F" w:rsidRPr="0048011F" w:rsidRDefault="0048011F" w:rsidP="0048011F">
      <w:pPr>
        <w:numPr>
          <w:ilvl w:val="0"/>
          <w:numId w:val="47"/>
        </w:numPr>
      </w:pPr>
      <w:r w:rsidRPr="0048011F">
        <w:t>Ca. 800 dokumenter</w:t>
      </w:r>
    </w:p>
    <w:p w14:paraId="2FD234C0" w14:textId="77777777" w:rsidR="0048011F" w:rsidRPr="0048011F" w:rsidRDefault="0048011F" w:rsidP="0048011F">
      <w:pPr>
        <w:pStyle w:val="Overskrift3"/>
      </w:pPr>
      <w:r w:rsidRPr="0048011F">
        <w:t>Redaksjon</w:t>
      </w:r>
    </w:p>
    <w:p w14:paraId="2E3E720F" w14:textId="77777777" w:rsidR="0048011F" w:rsidRPr="0048011F" w:rsidRDefault="0048011F" w:rsidP="0048011F">
      <w:pPr>
        <w:numPr>
          <w:ilvl w:val="0"/>
          <w:numId w:val="48"/>
        </w:numPr>
      </w:pPr>
      <w:r w:rsidRPr="0048011F">
        <w:t>1 hovedredaktør</w:t>
      </w:r>
    </w:p>
    <w:p w14:paraId="2CAA67CB" w14:textId="77777777" w:rsidR="0048011F" w:rsidRPr="0048011F" w:rsidRDefault="0048011F" w:rsidP="0048011F">
      <w:pPr>
        <w:numPr>
          <w:ilvl w:val="0"/>
          <w:numId w:val="48"/>
        </w:numPr>
      </w:pPr>
      <w:r w:rsidRPr="0048011F">
        <w:t>Kjerneredaksjon på 3 personer</w:t>
      </w:r>
    </w:p>
    <w:p w14:paraId="205C8F05" w14:textId="68FACABF" w:rsidR="0048011F" w:rsidRPr="0048011F" w:rsidRDefault="0048011F" w:rsidP="0048011F">
      <w:pPr>
        <w:numPr>
          <w:ilvl w:val="0"/>
          <w:numId w:val="48"/>
        </w:numPr>
      </w:pPr>
      <w:r>
        <w:t>Omtrent 50</w:t>
      </w:r>
      <w:r w:rsidR="00AF2971">
        <w:t>-60</w:t>
      </w:r>
      <w:r>
        <w:t xml:space="preserve"> desentraliserte </w:t>
      </w:r>
      <w:r w:rsidR="4B2D38F8">
        <w:t>redigerings</w:t>
      </w:r>
      <w:r>
        <w:t xml:space="preserve">ansvarlige </w:t>
      </w:r>
      <w:r w:rsidR="3564526C">
        <w:t>i organisasjonen</w:t>
      </w:r>
      <w:r w:rsidR="00AF2971">
        <w:t xml:space="preserve"> (varierer over tid)</w:t>
      </w:r>
    </w:p>
    <w:p w14:paraId="243A7E64" w14:textId="77777777" w:rsidR="00143C4A" w:rsidRDefault="00143C4A" w:rsidP="004E55EA"/>
    <w:p w14:paraId="0A017C63" w14:textId="2EB120D2" w:rsidR="00655C28" w:rsidRDefault="00655C28" w:rsidP="00655C28">
      <w:pPr>
        <w:pStyle w:val="Overskrift3"/>
      </w:pPr>
      <w:r>
        <w:t xml:space="preserve">Funksjonalitet i nhn.no </w:t>
      </w:r>
    </w:p>
    <w:p w14:paraId="5AC7BC25" w14:textId="77777777" w:rsidR="00655C28" w:rsidRDefault="00655C28" w:rsidP="004E55EA"/>
    <w:p w14:paraId="30558CE5" w14:textId="4698E93D" w:rsidR="00CA72B5" w:rsidRDefault="00CA72B5" w:rsidP="004E55EA">
      <w:r>
        <w:t xml:space="preserve">Funksjonalitet i </w:t>
      </w:r>
      <w:r w:rsidR="006937E1">
        <w:t>nhn.no som</w:t>
      </w:r>
      <w:r w:rsidR="00655C28">
        <w:t xml:space="preserve"> Kunden</w:t>
      </w:r>
      <w:r w:rsidR="00DD4E2A">
        <w:t xml:space="preserve"> ønsker </w:t>
      </w:r>
      <w:r w:rsidR="006937E1">
        <w:t>å viderefør</w:t>
      </w:r>
      <w:r w:rsidR="00655C28">
        <w:t>e</w:t>
      </w:r>
      <w:r w:rsidR="00DD4E2A">
        <w:t xml:space="preserve"> er:</w:t>
      </w:r>
    </w:p>
    <w:p w14:paraId="4DA6F7A1" w14:textId="4FADD8B3" w:rsidR="00B46353" w:rsidRDefault="00B46353" w:rsidP="004C67CE">
      <w:pPr>
        <w:pStyle w:val="Listeavsnitt"/>
        <w:numPr>
          <w:ilvl w:val="0"/>
          <w:numId w:val="29"/>
        </w:numPr>
      </w:pPr>
      <w:r>
        <w:t>Krisebanner</w:t>
      </w:r>
    </w:p>
    <w:p w14:paraId="1976C118" w14:textId="5F3286B0" w:rsidR="00B46353" w:rsidRDefault="00B46353" w:rsidP="004C67CE">
      <w:pPr>
        <w:pStyle w:val="Listeavsnitt"/>
        <w:numPr>
          <w:ilvl w:val="0"/>
          <w:numId w:val="29"/>
        </w:numPr>
      </w:pPr>
      <w:r>
        <w:t>Tilpasset mobilvisning</w:t>
      </w:r>
      <w:r w:rsidR="008F1834">
        <w:t>, responsivt design</w:t>
      </w:r>
    </w:p>
    <w:p w14:paraId="3520BCE9" w14:textId="3898AE10" w:rsidR="524419D4" w:rsidRDefault="524419D4" w:rsidP="4C69ECA5">
      <w:pPr>
        <w:pStyle w:val="Listeavsnitt"/>
        <w:numPr>
          <w:ilvl w:val="0"/>
          <w:numId w:val="29"/>
        </w:numPr>
      </w:pPr>
      <w:r>
        <w:t>Søk</w:t>
      </w:r>
    </w:p>
    <w:p w14:paraId="7ED6C557" w14:textId="0ABC2E11" w:rsidR="004C67CE" w:rsidRDefault="00B46353" w:rsidP="004C67CE">
      <w:pPr>
        <w:pStyle w:val="Listeavsnitt"/>
        <w:numPr>
          <w:ilvl w:val="0"/>
          <w:numId w:val="29"/>
        </w:numPr>
      </w:pPr>
      <w:r>
        <w:t>Parts (byggeklosser i sidebygging)</w:t>
      </w:r>
      <w:r w:rsidR="53A1CC00">
        <w:t>:</w:t>
      </w:r>
    </w:p>
    <w:p w14:paraId="06C2E0AA" w14:textId="352C4819" w:rsidR="00B46353" w:rsidRDefault="00B46353" w:rsidP="004C67CE">
      <w:pPr>
        <w:pStyle w:val="Listeavsnitt"/>
        <w:numPr>
          <w:ilvl w:val="1"/>
          <w:numId w:val="29"/>
        </w:numPr>
      </w:pPr>
      <w:r>
        <w:t>Lameller med plusstegn</w:t>
      </w:r>
    </w:p>
    <w:p w14:paraId="7D319639" w14:textId="70DF7A49" w:rsidR="00B46353" w:rsidRDefault="00B46353" w:rsidP="004C67CE">
      <w:pPr>
        <w:pStyle w:val="Listeavsnitt"/>
        <w:numPr>
          <w:ilvl w:val="1"/>
          <w:numId w:val="29"/>
        </w:numPr>
      </w:pPr>
      <w:r>
        <w:t>Lameller med tall i stigende rekkefølge</w:t>
      </w:r>
    </w:p>
    <w:p w14:paraId="725CF8F2" w14:textId="2157384D" w:rsidR="00B46353" w:rsidRDefault="00B46353" w:rsidP="004C67CE">
      <w:pPr>
        <w:pStyle w:val="Listeavsnitt"/>
        <w:numPr>
          <w:ilvl w:val="1"/>
          <w:numId w:val="29"/>
        </w:numPr>
      </w:pPr>
      <w:r>
        <w:t>Lameller med valgfrie symboler</w:t>
      </w:r>
    </w:p>
    <w:p w14:paraId="73C76003" w14:textId="67DB36C8" w:rsidR="00B46353" w:rsidRDefault="00B46353" w:rsidP="004C67CE">
      <w:pPr>
        <w:pStyle w:val="Listeavsnitt"/>
        <w:numPr>
          <w:ilvl w:val="1"/>
          <w:numId w:val="29"/>
        </w:numPr>
      </w:pPr>
      <w:r>
        <w:t>Tidslinje</w:t>
      </w:r>
    </w:p>
    <w:p w14:paraId="6F129B81" w14:textId="561B5751" w:rsidR="5E790E4A" w:rsidRDefault="5E790E4A" w:rsidP="03AFFD9D">
      <w:pPr>
        <w:pStyle w:val="Listeavsnitt"/>
        <w:numPr>
          <w:ilvl w:val="1"/>
          <w:numId w:val="29"/>
        </w:numPr>
      </w:pPr>
      <w:r>
        <w:t>Faner: Faner som inneholder brødtekst og bilder</w:t>
      </w:r>
    </w:p>
    <w:p w14:paraId="086C8AA0" w14:textId="01151BCC" w:rsidR="5E790E4A" w:rsidRDefault="5E790E4A" w:rsidP="03AFFD9D">
      <w:pPr>
        <w:pStyle w:val="Listeavsnitt"/>
        <w:numPr>
          <w:ilvl w:val="1"/>
          <w:numId w:val="29"/>
        </w:numPr>
      </w:pPr>
      <w:r>
        <w:t>Personliste som viser bilde, navn, tittel, e-post og telefon</w:t>
      </w:r>
    </w:p>
    <w:p w14:paraId="42BB35EC" w14:textId="1B156E49" w:rsidR="00B46353" w:rsidRDefault="00B46353" w:rsidP="004C67CE">
      <w:pPr>
        <w:pStyle w:val="Listeavsnitt"/>
        <w:numPr>
          <w:ilvl w:val="1"/>
          <w:numId w:val="29"/>
        </w:numPr>
      </w:pPr>
      <w:r>
        <w:t>Sitat</w:t>
      </w:r>
      <w:r w:rsidR="10CA0E98">
        <w:t xml:space="preserve"> med bilde, navn og lenke</w:t>
      </w:r>
    </w:p>
    <w:p w14:paraId="231068B1" w14:textId="2F35985A" w:rsidR="00B46353" w:rsidRDefault="00B46353" w:rsidP="004C67CE">
      <w:pPr>
        <w:pStyle w:val="Listeavsnitt"/>
        <w:numPr>
          <w:ilvl w:val="1"/>
          <w:numId w:val="29"/>
        </w:numPr>
      </w:pPr>
      <w:r>
        <w:t>Faktadrops: Tittel med brødtekst, knapper, lenketekst og to fakta med bilde</w:t>
      </w:r>
    </w:p>
    <w:p w14:paraId="09250E7A" w14:textId="7032EF13" w:rsidR="00B46353" w:rsidRDefault="00B46353" w:rsidP="004C67CE">
      <w:pPr>
        <w:pStyle w:val="Listeavsnitt"/>
        <w:numPr>
          <w:ilvl w:val="1"/>
          <w:numId w:val="29"/>
        </w:numPr>
      </w:pPr>
      <w:r>
        <w:t>Introduksjon liste: Tittel med brødtekst, knapper og lenker</w:t>
      </w:r>
    </w:p>
    <w:p w14:paraId="6DA9037B" w14:textId="4C9EE362" w:rsidR="00B46353" w:rsidRDefault="00B46353" w:rsidP="004C67CE">
      <w:pPr>
        <w:pStyle w:val="Listeavsnitt"/>
        <w:numPr>
          <w:ilvl w:val="1"/>
          <w:numId w:val="29"/>
        </w:numPr>
      </w:pPr>
      <w:r>
        <w:t>Introduksjon med bilde: Tekst med knapper og sidestilt bilde eller video</w:t>
      </w:r>
    </w:p>
    <w:p w14:paraId="07F7897C" w14:textId="5FBA2A7A" w:rsidR="00B46353" w:rsidRDefault="00B46353" w:rsidP="004C67CE">
      <w:pPr>
        <w:pStyle w:val="Listeavsnitt"/>
        <w:numPr>
          <w:ilvl w:val="1"/>
          <w:numId w:val="29"/>
        </w:numPr>
      </w:pPr>
      <w:r>
        <w:t>Kort: Fremhevede kort med ikon</w:t>
      </w:r>
    </w:p>
    <w:p w14:paraId="3E622101" w14:textId="078C68B0" w:rsidR="00B46353" w:rsidRDefault="00B46353" w:rsidP="004C67CE">
      <w:pPr>
        <w:pStyle w:val="Listeavsnitt"/>
        <w:numPr>
          <w:ilvl w:val="1"/>
          <w:numId w:val="29"/>
        </w:numPr>
      </w:pPr>
      <w:r>
        <w:t>Liste som viser nyheter eller arrangement med bilde, dato og tittel</w:t>
      </w:r>
    </w:p>
    <w:p w14:paraId="694AA4A8" w14:textId="7D194485" w:rsidR="00B46353" w:rsidRDefault="00B46353" w:rsidP="004C67CE">
      <w:pPr>
        <w:pStyle w:val="Listeavsnitt"/>
        <w:numPr>
          <w:ilvl w:val="1"/>
          <w:numId w:val="29"/>
        </w:numPr>
      </w:pPr>
      <w:r>
        <w:t>Promoted link list: lenkeliste med bilde, overskrift og introtekst</w:t>
      </w:r>
    </w:p>
    <w:p w14:paraId="6F9BA3EF" w14:textId="43405928" w:rsidR="00B46353" w:rsidRDefault="00B46353" w:rsidP="004C67CE">
      <w:pPr>
        <w:pStyle w:val="Listeavsnitt"/>
        <w:numPr>
          <w:ilvl w:val="1"/>
          <w:numId w:val="29"/>
        </w:numPr>
      </w:pPr>
      <w:r>
        <w:t xml:space="preserve">Utvalgte lenker: Liste med knapper </w:t>
      </w:r>
      <w:r w:rsidR="66EC0614">
        <w:t xml:space="preserve">eller lenker </w:t>
      </w:r>
      <w:r>
        <w:t>og mulighet for t</w:t>
      </w:r>
      <w:r w:rsidR="2C2AD92A">
        <w:t>ittel og tekst</w:t>
      </w:r>
    </w:p>
    <w:p w14:paraId="40ECFF09" w14:textId="42EAB0C6" w:rsidR="00B46353" w:rsidRDefault="00B46353" w:rsidP="004C67CE">
      <w:pPr>
        <w:pStyle w:val="Listeavsnitt"/>
        <w:numPr>
          <w:ilvl w:val="1"/>
          <w:numId w:val="29"/>
        </w:numPr>
      </w:pPr>
      <w:r>
        <w:t>Navigasjonsliste: Liste med automatiske lenker til undersider eller andre sider på samme nivå.</w:t>
      </w:r>
    </w:p>
    <w:p w14:paraId="5F00D5CF" w14:textId="65081556" w:rsidR="00B46353" w:rsidRDefault="00B46353" w:rsidP="004C67CE">
      <w:pPr>
        <w:pStyle w:val="Listeavsnitt"/>
        <w:numPr>
          <w:ilvl w:val="1"/>
          <w:numId w:val="29"/>
        </w:numPr>
      </w:pPr>
      <w:r>
        <w:t>Seksjonsside navigasjonsliste: Liste med fremhevede kort og automatisk lenker til undersider.</w:t>
      </w:r>
    </w:p>
    <w:p w14:paraId="3E17425D" w14:textId="3C39F2D3" w:rsidR="00B46353" w:rsidRDefault="00B46353" w:rsidP="004C67CE">
      <w:pPr>
        <w:pStyle w:val="Listeavsnitt"/>
        <w:numPr>
          <w:ilvl w:val="1"/>
          <w:numId w:val="29"/>
        </w:numPr>
      </w:pPr>
      <w:r>
        <w:t>Sidenavigasjon: Visning av undersidenivåer</w:t>
      </w:r>
    </w:p>
    <w:p w14:paraId="1D59AD4C" w14:textId="2E1D12F9" w:rsidR="00B46353" w:rsidRDefault="00B46353" w:rsidP="00F97E46">
      <w:pPr>
        <w:pStyle w:val="Listeavsnitt"/>
        <w:numPr>
          <w:ilvl w:val="0"/>
          <w:numId w:val="29"/>
        </w:numPr>
      </w:pPr>
      <w:r>
        <w:lastRenderedPageBreak/>
        <w:t>Artikkelvisning</w:t>
      </w:r>
    </w:p>
    <w:p w14:paraId="60E5D0BF" w14:textId="0318ADEC" w:rsidR="00DD4E2A" w:rsidRDefault="00B46353" w:rsidP="00F97E46">
      <w:pPr>
        <w:pStyle w:val="Listeavsnitt"/>
        <w:numPr>
          <w:ilvl w:val="0"/>
          <w:numId w:val="29"/>
        </w:numPr>
      </w:pPr>
      <w:r>
        <w:t>Fant du det du lette etter?</w:t>
      </w:r>
    </w:p>
    <w:p w14:paraId="7ADC4D0E" w14:textId="7ED0AAA1" w:rsidR="4C69ECA5" w:rsidRDefault="4C69ECA5" w:rsidP="4C69ECA5"/>
    <w:p w14:paraId="45542D03" w14:textId="1E9FD6D8" w:rsidR="1288D92B" w:rsidRDefault="1288D92B">
      <w:r>
        <w:t>Ny funksjonalitet i nhn.no som kunden ønsker er:</w:t>
      </w:r>
    </w:p>
    <w:p w14:paraId="1E7099E9" w14:textId="04D48AEB" w:rsidR="49B49F30" w:rsidRDefault="49B49F30" w:rsidP="4C69ECA5">
      <w:pPr>
        <w:pStyle w:val="Listeavsnitt"/>
        <w:numPr>
          <w:ilvl w:val="0"/>
          <w:numId w:val="1"/>
        </w:numPr>
      </w:pPr>
      <w:r>
        <w:t>Brødsmulesti</w:t>
      </w:r>
    </w:p>
    <w:p w14:paraId="16B94020" w14:textId="4CB35CB2" w:rsidR="1B05A3E8" w:rsidRDefault="1B05A3E8" w:rsidP="4C69ECA5">
      <w:pPr>
        <w:pStyle w:val="Listeavsnitt"/>
        <w:numPr>
          <w:ilvl w:val="0"/>
          <w:numId w:val="1"/>
        </w:numPr>
      </w:pPr>
      <w:r>
        <w:t>Mulighet for filtrering og sortering (av f.eks. arrangement, nyheter, tjenester)</w:t>
      </w:r>
    </w:p>
    <w:p w14:paraId="4C233B8B" w14:textId="62EC052D" w:rsidR="00B87484" w:rsidRDefault="00852B45" w:rsidP="007D0123">
      <w:pPr>
        <w:pStyle w:val="Listeavsnitt"/>
        <w:numPr>
          <w:ilvl w:val="0"/>
          <w:numId w:val="49"/>
        </w:numPr>
      </w:pPr>
      <w:r>
        <w:t xml:space="preserve">Leverandøren kan </w:t>
      </w:r>
      <w:r w:rsidR="00766381">
        <w:t xml:space="preserve">gjerne </w:t>
      </w:r>
      <w:r w:rsidR="00257CAB">
        <w:t>anbefale/</w:t>
      </w:r>
      <w:r>
        <w:t>foreslå andre funksjoner som antas å ha verdi for Kunden</w:t>
      </w:r>
    </w:p>
    <w:p w14:paraId="44D28461" w14:textId="77777777" w:rsidR="00B87484" w:rsidRDefault="00B87484" w:rsidP="4C69ECA5"/>
    <w:p w14:paraId="4CE8BF14" w14:textId="52E41769" w:rsidR="00CE525E" w:rsidRDefault="00F97E46" w:rsidP="004E55EA">
      <w:r>
        <w:t>Listen er ikke uttømmende</w:t>
      </w:r>
      <w:r w:rsidR="00043D67">
        <w:t>.</w:t>
      </w:r>
      <w:r w:rsidR="00BD1D77">
        <w:t xml:space="preserve"> </w:t>
      </w:r>
      <w:r w:rsidR="00732980">
        <w:t>Leverandøren bes besvare kravpunkt 5.</w:t>
      </w:r>
      <w:r w:rsidR="00B31CC2">
        <w:t>2</w:t>
      </w:r>
      <w:r w:rsidR="00732980">
        <w:t>.</w:t>
      </w:r>
      <w:r w:rsidR="00B31CC2">
        <w:t>1</w:t>
      </w:r>
      <w:r w:rsidR="004700A1">
        <w:t>.</w:t>
      </w:r>
      <w:r w:rsidR="009C156D">
        <w:t xml:space="preserve"> </w:t>
      </w:r>
      <w:r w:rsidR="00771939">
        <w:t>Priser oppgis i Bilag 6.</w:t>
      </w:r>
    </w:p>
    <w:p w14:paraId="628C465F" w14:textId="77777777" w:rsidR="006B6DEA" w:rsidRDefault="006B6DEA" w:rsidP="004E55EA"/>
    <w:p w14:paraId="29ACB522" w14:textId="276A2E2E" w:rsidR="00CE525E" w:rsidRPr="00CE525E" w:rsidRDefault="00CE525E" w:rsidP="00CE525E">
      <w:pPr>
        <w:pStyle w:val="Overskrift2"/>
        <w:rPr>
          <w:lang w:val="nb-NO"/>
        </w:rPr>
      </w:pPr>
      <w:r w:rsidRPr="00CE525E">
        <w:rPr>
          <w:lang w:val="nb-NO"/>
        </w:rPr>
        <w:t>Migrering til ny avtale og/eller tjeneste</w:t>
      </w:r>
      <w:r w:rsidR="005A307B">
        <w:rPr>
          <w:lang w:val="nb-NO"/>
        </w:rPr>
        <w:t xml:space="preserve"> </w:t>
      </w:r>
    </w:p>
    <w:p w14:paraId="032CF8C2" w14:textId="77777777" w:rsidR="00DD0F14" w:rsidRDefault="00DD0F14" w:rsidP="00DD0F14">
      <w:r>
        <w:t>Omfanget av migreringsarbeidet vil avhenge av hvilken publiseringsløsning som tilbys.</w:t>
      </w:r>
    </w:p>
    <w:p w14:paraId="26AD4196" w14:textId="77777777" w:rsidR="00DD0F14" w:rsidRDefault="00DD0F14" w:rsidP="00DD0F14"/>
    <w:p w14:paraId="6F4FDB41" w14:textId="20EB04B9" w:rsidR="00DD0F14" w:rsidRDefault="00994189" w:rsidP="00DD0F14">
      <w:r>
        <w:t>Kunden</w:t>
      </w:r>
      <w:r w:rsidR="00DD0F14">
        <w:t xml:space="preserve"> ønsker å videreføre dagens nettsted (publikumsnettstedet) med tilsvarende design, brukeropplevelse og innhold som i dag. Målet er at sluttbrukerne i minst mulig grad skal oppleve endringer som følge av innføringen av ny løsning.</w:t>
      </w:r>
    </w:p>
    <w:p w14:paraId="659B2FF8" w14:textId="77777777" w:rsidR="00DD0F14" w:rsidRDefault="00DD0F14" w:rsidP="00DD0F14">
      <w:r>
        <w:t>Dersom det tilbys en videreføring av dagens publiseringsplattform, forventes migreringsarbeidet i hovedsak å være begrenset til etablering av ny drifts- og forvaltningsløsning og eventuell overføring av konfigurasjon og innhold. I et slikt scenario vil eksisterende struktur, innhold og implementasjon i størst mulig grad kunne videreføres.</w:t>
      </w:r>
    </w:p>
    <w:p w14:paraId="0D8C2878" w14:textId="77777777" w:rsidR="00DD0F14" w:rsidRDefault="00DD0F14" w:rsidP="00DD0F14"/>
    <w:p w14:paraId="54F9423C" w14:textId="77777777" w:rsidR="00DD0F14" w:rsidRDefault="00DD0F14" w:rsidP="00DD0F14">
      <w:r>
        <w:t>Dersom det tilbys en ny publiseringsplattform, må det påregnes et mer omfattende migreringsarbeid. Dette kan blant annet omfatte konvertering av innhold til en ny informasjonsmodell, etablering av nødvendig konfigurasjon og funksjonalitet i den nye løsningen, samt implementering av eksisterende design og brukeropplevelse på den nye plattformen.</w:t>
      </w:r>
    </w:p>
    <w:p w14:paraId="0C235C63" w14:textId="77777777" w:rsidR="007F0EE9" w:rsidRDefault="007F0EE9" w:rsidP="00DD0F14"/>
    <w:p w14:paraId="5FD72F70" w14:textId="1D618CBF" w:rsidR="00CE525E" w:rsidRDefault="00DD0F14" w:rsidP="00DD0F14">
      <w:r>
        <w:t xml:space="preserve">Leverandøren </w:t>
      </w:r>
      <w:r w:rsidR="00581E1F">
        <w:t xml:space="preserve">bes inkludere en plan </w:t>
      </w:r>
      <w:r>
        <w:t xml:space="preserve">hvordan migreringen vil gjennomføres for den tilbudte løsningen, herunder hvilke aktiviteter som inngår, </w:t>
      </w:r>
      <w:r w:rsidR="001614BF">
        <w:t xml:space="preserve">eventuelle </w:t>
      </w:r>
      <w:r>
        <w:t>forutsetninger som legges til grunn, og hvordan risiko og konsekvenser for redaksjonell drift og tilgjengelighet av nettstedet håndteres.</w:t>
      </w:r>
      <w:r w:rsidR="00581E1F">
        <w:t xml:space="preserve"> </w:t>
      </w:r>
      <w:r w:rsidR="00762CAE">
        <w:t>Dette dokumenteres i SSA-L Bilag 3</w:t>
      </w:r>
      <w:r w:rsidR="00500FBB">
        <w:t xml:space="preserve"> og prises i SSA-L Bilag 6.</w:t>
      </w:r>
    </w:p>
    <w:p w14:paraId="40B9A389" w14:textId="77777777" w:rsidR="00143C4A" w:rsidRDefault="00143C4A" w:rsidP="004E55EA"/>
    <w:p w14:paraId="5D249BAD" w14:textId="77777777" w:rsidR="007265F9" w:rsidRDefault="007265F9" w:rsidP="004E55EA"/>
    <w:p w14:paraId="6FA6DE6A" w14:textId="3C9875BA" w:rsidR="007265F9" w:rsidRDefault="007265F9">
      <w:pPr>
        <w:widowControl/>
        <w:spacing w:line="240" w:lineRule="auto"/>
        <w:jc w:val="left"/>
      </w:pPr>
      <w:r>
        <w:br w:type="page"/>
      </w:r>
    </w:p>
    <w:p w14:paraId="3FE94054" w14:textId="77777777" w:rsidR="008940F7" w:rsidRPr="00EB1569" w:rsidRDefault="008940F7" w:rsidP="004E55EA"/>
    <w:p w14:paraId="2594D546" w14:textId="5179C191" w:rsidR="0012077B" w:rsidRPr="00EB1569" w:rsidRDefault="0012077B" w:rsidP="004E55EA">
      <w:pPr>
        <w:pStyle w:val="Overskrift1"/>
        <w:widowControl/>
        <w:spacing w:after="60" w:line="240" w:lineRule="auto"/>
        <w:jc w:val="left"/>
      </w:pPr>
      <w:bookmarkStart w:id="4" w:name="_Toc377126051"/>
      <w:bookmarkStart w:id="5" w:name="_Toc377126052"/>
      <w:bookmarkStart w:id="6" w:name="_Toc377107769"/>
      <w:bookmarkStart w:id="7" w:name="_Toc377107770"/>
      <w:bookmarkStart w:id="8" w:name="_Toc377107771"/>
      <w:bookmarkStart w:id="9" w:name="_Toc377107772"/>
      <w:bookmarkStart w:id="10" w:name="_Toc377107773"/>
      <w:bookmarkStart w:id="11" w:name="_Toc237347792"/>
      <w:bookmarkEnd w:id="4"/>
      <w:bookmarkEnd w:id="5"/>
      <w:bookmarkEnd w:id="6"/>
      <w:bookmarkEnd w:id="7"/>
      <w:bookmarkEnd w:id="8"/>
      <w:bookmarkEnd w:id="9"/>
      <w:bookmarkEnd w:id="10"/>
      <w:r w:rsidRPr="00EB1569">
        <w:t>Kundens behov</w:t>
      </w:r>
      <w:r w:rsidR="00957480">
        <w:t>sbeskrivelse</w:t>
      </w:r>
      <w:bookmarkEnd w:id="11"/>
      <w:r w:rsidR="006C2F6E" w:rsidRPr="00EB1569">
        <w:t xml:space="preserve"> </w:t>
      </w:r>
    </w:p>
    <w:p w14:paraId="7C15BFCF" w14:textId="77777777" w:rsidR="00B43AF2" w:rsidRPr="00EB1569" w:rsidRDefault="00B43AF2" w:rsidP="006C2F6E"/>
    <w:tbl>
      <w:tblPr>
        <w:tblW w:w="5000" w:type="pct"/>
        <w:tblLayout w:type="fixed"/>
        <w:tblLook w:val="0000" w:firstRow="0" w:lastRow="0" w:firstColumn="0" w:lastColumn="0" w:noHBand="0" w:noVBand="0"/>
      </w:tblPr>
      <w:tblGrid>
        <w:gridCol w:w="1055"/>
        <w:gridCol w:w="3572"/>
        <w:gridCol w:w="2897"/>
        <w:gridCol w:w="724"/>
        <w:gridCol w:w="1302"/>
        <w:gridCol w:w="4012"/>
      </w:tblGrid>
      <w:tr w:rsidR="00EC42C9" w:rsidRPr="00EB1569" w14:paraId="04C0443E" w14:textId="77777777" w:rsidTr="22B9BCA2">
        <w:trPr>
          <w:cantSplit/>
          <w:tblHeader/>
        </w:trPr>
        <w:tc>
          <w:tcPr>
            <w:tcW w:w="3041"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0BE47E4A" w14:textId="79D782FB" w:rsidR="00EC42C9" w:rsidRPr="00EB1569" w:rsidRDefault="00EC42C9">
            <w:pPr>
              <w:snapToGrid w:val="0"/>
              <w:rPr>
                <w:b/>
                <w:szCs w:val="22"/>
              </w:rPr>
            </w:pPr>
            <w:r w:rsidRPr="00EB1569">
              <w:rPr>
                <w:b/>
                <w:szCs w:val="22"/>
              </w:rPr>
              <w:t>Kundens behov</w:t>
            </w:r>
          </w:p>
        </w:tc>
        <w:tc>
          <w:tcPr>
            <w:tcW w:w="195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57CD9454" w14:textId="77777777" w:rsidR="00EC42C9" w:rsidRPr="00EB1569" w:rsidRDefault="00EC42C9">
            <w:pPr>
              <w:snapToGrid w:val="0"/>
              <w:rPr>
                <w:b/>
                <w:szCs w:val="22"/>
              </w:rPr>
            </w:pPr>
            <w:r w:rsidRPr="00EB1569">
              <w:rPr>
                <w:b/>
                <w:szCs w:val="22"/>
              </w:rPr>
              <w:t>Leverandørens besvarelse</w:t>
            </w:r>
          </w:p>
        </w:tc>
      </w:tr>
      <w:tr w:rsidR="00EC42C9" w:rsidRPr="00EB1569" w14:paraId="5ABBBA68" w14:textId="77777777" w:rsidTr="22B9BCA2">
        <w:trPr>
          <w:cantSplit/>
          <w:tblHeader/>
        </w:trPr>
        <w:tc>
          <w:tcPr>
            <w:tcW w:w="389"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F06BD50" w14:textId="77777777" w:rsidR="00EC42C9" w:rsidRPr="00EB1569" w:rsidRDefault="00EC42C9">
            <w:pPr>
              <w:snapToGrid w:val="0"/>
              <w:rPr>
                <w:b/>
                <w:szCs w:val="22"/>
              </w:rPr>
            </w:pPr>
            <w:r w:rsidRPr="00EB1569">
              <w:rPr>
                <w:b/>
                <w:szCs w:val="22"/>
              </w:rPr>
              <w:t>Nr</w:t>
            </w:r>
          </w:p>
        </w:tc>
        <w:tc>
          <w:tcPr>
            <w:tcW w:w="1317"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0998825" w14:textId="77777777" w:rsidR="00EC42C9" w:rsidRPr="00EB1569" w:rsidRDefault="00EC42C9">
            <w:pPr>
              <w:snapToGrid w:val="0"/>
              <w:rPr>
                <w:b/>
                <w:szCs w:val="22"/>
              </w:rPr>
            </w:pPr>
            <w:r w:rsidRPr="00EB1569">
              <w:rPr>
                <w:b/>
                <w:szCs w:val="22"/>
              </w:rPr>
              <w:t>Beskrivelse</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D08C45D" w14:textId="37FAA394" w:rsidR="00EC42C9" w:rsidRPr="00EB1569" w:rsidRDefault="007D6B69">
            <w:pPr>
              <w:snapToGrid w:val="0"/>
              <w:rPr>
                <w:b/>
                <w:szCs w:val="22"/>
              </w:rPr>
            </w:pPr>
            <w:r w:rsidRPr="00EB1569">
              <w:rPr>
                <w:b/>
                <w:szCs w:val="22"/>
              </w:rPr>
              <w:t>D</w:t>
            </w:r>
            <w:r w:rsidR="00EC42C9" w:rsidRPr="00EB1569">
              <w:rPr>
                <w:b/>
                <w:szCs w:val="22"/>
              </w:rPr>
              <w:t>okumentasjon</w:t>
            </w:r>
            <w:r w:rsidRPr="00EB1569">
              <w:rPr>
                <w:b/>
                <w:szCs w:val="22"/>
              </w:rPr>
              <w:t>skrav</w:t>
            </w:r>
          </w:p>
        </w:tc>
        <w:tc>
          <w:tcPr>
            <w:tcW w:w="267"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14620439" w14:textId="77777777" w:rsidR="00EC42C9" w:rsidRPr="00EB1569" w:rsidRDefault="00EC42C9">
            <w:pPr>
              <w:snapToGrid w:val="0"/>
              <w:rPr>
                <w:b/>
                <w:szCs w:val="22"/>
              </w:rPr>
            </w:pPr>
            <w:r w:rsidRPr="00EB1569">
              <w:rPr>
                <w:b/>
                <w:szCs w:val="22"/>
              </w:rPr>
              <w:t>Type krav</w:t>
            </w:r>
          </w:p>
          <w:p w14:paraId="0F48A96B" w14:textId="77777777" w:rsidR="00EC42C9" w:rsidRPr="00EB1569" w:rsidRDefault="00EC42C9">
            <w:pPr>
              <w:rPr>
                <w:b/>
                <w:szCs w:val="22"/>
              </w:rPr>
            </w:pPr>
          </w:p>
        </w:tc>
        <w:tc>
          <w:tcPr>
            <w:tcW w:w="480" w:type="pct"/>
            <w:tcBorders>
              <w:top w:val="single" w:sz="4" w:space="0" w:color="000000" w:themeColor="text1"/>
              <w:left w:val="single" w:sz="4" w:space="0" w:color="000000" w:themeColor="text1"/>
              <w:bottom w:val="single" w:sz="4" w:space="0" w:color="000000" w:themeColor="text1"/>
            </w:tcBorders>
            <w:shd w:val="clear" w:color="auto" w:fill="FFF2CC"/>
          </w:tcPr>
          <w:p w14:paraId="719835E0" w14:textId="46646DFE" w:rsidR="00EC42C9" w:rsidRPr="00EB1569" w:rsidRDefault="00162916">
            <w:pPr>
              <w:snapToGrid w:val="0"/>
              <w:rPr>
                <w:b/>
                <w:szCs w:val="22"/>
              </w:rPr>
            </w:pPr>
            <w:r>
              <w:rPr>
                <w:b/>
                <w:szCs w:val="22"/>
              </w:rPr>
              <w:t>Innfris</w:t>
            </w:r>
          </w:p>
          <w:p w14:paraId="7757C191" w14:textId="77777777" w:rsidR="00EC42C9" w:rsidRPr="00EB1569" w:rsidRDefault="00EC42C9">
            <w:pPr>
              <w:rPr>
                <w:b/>
                <w:szCs w:val="22"/>
              </w:rPr>
            </w:pPr>
            <w:r w:rsidRPr="00EB1569">
              <w:rPr>
                <w:b/>
                <w:szCs w:val="22"/>
              </w:rPr>
              <w:t>(Ja/Nei/</w:t>
            </w:r>
          </w:p>
          <w:p w14:paraId="7CA9C6CB" w14:textId="77777777" w:rsidR="00EC42C9" w:rsidRPr="00EB1569" w:rsidRDefault="00EC42C9">
            <w:pPr>
              <w:rPr>
                <w:b/>
                <w:szCs w:val="22"/>
              </w:rPr>
            </w:pPr>
            <w:r w:rsidRPr="00EB1569">
              <w:rPr>
                <w:b/>
                <w:szCs w:val="22"/>
              </w:rPr>
              <w:t>Delvis)</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183C41F9" w14:textId="77777777" w:rsidR="00EC42C9" w:rsidRPr="00EB1569" w:rsidRDefault="00EC42C9">
            <w:pPr>
              <w:snapToGrid w:val="0"/>
              <w:rPr>
                <w:b/>
                <w:szCs w:val="22"/>
              </w:rPr>
            </w:pPr>
            <w:r w:rsidRPr="00EB1569">
              <w:rPr>
                <w:b/>
                <w:szCs w:val="22"/>
              </w:rPr>
              <w:t>Løsningsbeskrivelse, løsningselement</w:t>
            </w:r>
          </w:p>
        </w:tc>
      </w:tr>
      <w:tr w:rsidR="00EC42C9" w:rsidRPr="00EB1569" w14:paraId="27F3831C"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6EEB1686" w14:textId="77777777" w:rsidR="00EC42C9" w:rsidRPr="00EB1569" w:rsidRDefault="00EC42C9">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022FCFF3" w14:textId="1418AF0E" w:rsidR="00EC42C9" w:rsidRPr="00EB1569" w:rsidRDefault="00AD66CA">
            <w:pPr>
              <w:pStyle w:val="Tabell"/>
              <w:rPr>
                <w:b/>
                <w:bCs/>
              </w:rPr>
            </w:pPr>
            <w:r w:rsidRPr="00EB1569">
              <w:rPr>
                <w:b/>
                <w:bCs/>
              </w:rPr>
              <w:t>Kundens o</w:t>
            </w:r>
            <w:r w:rsidR="007D6B69" w:rsidRPr="00EB1569">
              <w:rPr>
                <w:b/>
                <w:bCs/>
              </w:rPr>
              <w:t>verordne</w:t>
            </w:r>
            <w:r w:rsidRPr="00EB1569">
              <w:rPr>
                <w:b/>
                <w:bCs/>
              </w:rPr>
              <w:t>de</w:t>
            </w:r>
            <w:r w:rsidR="007D6B69" w:rsidRPr="00EB1569">
              <w:rPr>
                <w:b/>
                <w:bCs/>
              </w:rPr>
              <w:t xml:space="preserve"> behov</w:t>
            </w:r>
          </w:p>
          <w:p w14:paraId="7BFE59CB" w14:textId="7F2974FD" w:rsidR="00334A31" w:rsidRPr="00EB1569" w:rsidRDefault="00F46DC2">
            <w:pPr>
              <w:pStyle w:val="Tabell"/>
            </w:pPr>
            <w:r w:rsidRPr="00A94D21">
              <w:t>NHN</w:t>
            </w:r>
            <w:r w:rsidR="00DF1745" w:rsidRPr="00A94D21">
              <w:t xml:space="preserve"> har behov for en løsning som legger til rette for gode brukeropplevelser og en helhetlig digital tilstedeværelse som styrker Norsk helsenetts omdømme, tillit og troverdighet. Løsningen bør bidra til at virksomheten fremstår som en profesjonell, pålitelig og fremtidsrettet aktør.</w:t>
            </w:r>
          </w:p>
          <w:p w14:paraId="4BCBFE5A" w14:textId="0F77B2AB" w:rsidR="00AD66CA" w:rsidRPr="00EB1569" w:rsidRDefault="00AD66CA">
            <w:pPr>
              <w:pStyle w:val="Tabell"/>
            </w:pP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9F8648" w14:textId="77777777" w:rsidR="00EC42C9" w:rsidRDefault="00DF1745">
            <w:pPr>
              <w:pStyle w:val="Tabell"/>
              <w:rPr>
                <w:szCs w:val="22"/>
              </w:rPr>
            </w:pPr>
            <w:r w:rsidRPr="00EB1569">
              <w:rPr>
                <w:szCs w:val="22"/>
              </w:rPr>
              <w:t xml:space="preserve">Leverandøren bes </w:t>
            </w:r>
            <w:r w:rsidR="000E5986" w:rsidRPr="00EB1569">
              <w:rPr>
                <w:szCs w:val="22"/>
              </w:rPr>
              <w:t>spesifisere</w:t>
            </w:r>
            <w:r w:rsidRPr="00EB1569">
              <w:rPr>
                <w:szCs w:val="22"/>
              </w:rPr>
              <w:t xml:space="preserve"> </w:t>
            </w:r>
            <w:r w:rsidR="00E85019" w:rsidRPr="00EB1569">
              <w:rPr>
                <w:szCs w:val="22"/>
              </w:rPr>
              <w:t>sin tilbu</w:t>
            </w:r>
            <w:r w:rsidR="00183B21" w:rsidRPr="00EB1569">
              <w:rPr>
                <w:szCs w:val="22"/>
              </w:rPr>
              <w:t>dte</w:t>
            </w:r>
            <w:r w:rsidR="00E85019" w:rsidRPr="00EB1569">
              <w:rPr>
                <w:szCs w:val="22"/>
              </w:rPr>
              <w:t xml:space="preserve"> tjeneste/løsning og spesi</w:t>
            </w:r>
            <w:r w:rsidR="00B05ABD" w:rsidRPr="00EB1569">
              <w:rPr>
                <w:szCs w:val="22"/>
              </w:rPr>
              <w:t xml:space="preserve">fisere hvilke løsningselementer som inngår i tilbudet med utvetydige </w:t>
            </w:r>
            <w:r w:rsidR="001730DD" w:rsidRPr="00EB1569">
              <w:rPr>
                <w:szCs w:val="22"/>
              </w:rPr>
              <w:t xml:space="preserve">navngiving som samsvarer med </w:t>
            </w:r>
            <w:r w:rsidR="00C24427">
              <w:rPr>
                <w:szCs w:val="22"/>
              </w:rPr>
              <w:t>Leverandørens beskrivelser i SSA-L Bilag 6 Pris og prisbestemmelser</w:t>
            </w:r>
          </w:p>
          <w:p w14:paraId="704E5118" w14:textId="77777777" w:rsidR="00CF370E" w:rsidRDefault="00CF370E">
            <w:pPr>
              <w:pStyle w:val="Tabell"/>
              <w:rPr>
                <w:szCs w:val="22"/>
              </w:rPr>
            </w:pPr>
          </w:p>
          <w:p w14:paraId="6BE99D48" w14:textId="491BA2FA" w:rsidR="00CF370E" w:rsidRPr="00EB1569" w:rsidRDefault="00CF370E">
            <w:pPr>
              <w:pStyle w:val="Tabell"/>
              <w:rPr>
                <w:szCs w:val="22"/>
              </w:rPr>
            </w:pPr>
          </w:p>
        </w:tc>
        <w:tc>
          <w:tcPr>
            <w:tcW w:w="267" w:type="pct"/>
            <w:tcBorders>
              <w:top w:val="single" w:sz="4" w:space="0" w:color="000000" w:themeColor="text1"/>
              <w:left w:val="single" w:sz="4" w:space="0" w:color="000000" w:themeColor="text1"/>
              <w:bottom w:val="single" w:sz="4" w:space="0" w:color="000000" w:themeColor="text1"/>
            </w:tcBorders>
          </w:tcPr>
          <w:p w14:paraId="7C43C425" w14:textId="4A594040" w:rsidR="00EC42C9" w:rsidRPr="00EB1569" w:rsidRDefault="003A192E">
            <w:pPr>
              <w:pStyle w:val="Tabell"/>
              <w:jc w:val="center"/>
              <w:rPr>
                <w:b/>
                <w:szCs w:val="22"/>
              </w:rPr>
            </w:pPr>
            <w:r>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4EC8BC59" w14:textId="77777777" w:rsidR="00EC42C9" w:rsidRPr="00EB1569" w:rsidRDefault="00EC42C9">
            <w:pPr>
              <w:pStyle w:val="Tabell"/>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E7462" w14:textId="77777777" w:rsidR="00EC42C9" w:rsidRPr="00EB1569" w:rsidRDefault="00EC42C9">
            <w:pPr>
              <w:pStyle w:val="Tabell"/>
              <w:rPr>
                <w:color w:val="365F91" w:themeColor="accent1" w:themeShade="BF"/>
                <w:szCs w:val="22"/>
              </w:rPr>
            </w:pPr>
          </w:p>
        </w:tc>
      </w:tr>
      <w:tr w:rsidR="00183B21" w:rsidRPr="00EB1569" w14:paraId="1A99781D"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2FC9AC83" w14:textId="77777777" w:rsidR="00183B21" w:rsidRPr="00EB1569" w:rsidRDefault="00183B21">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59098004" w14:textId="77777777" w:rsidR="00183B21" w:rsidRPr="00EB1569" w:rsidRDefault="002B4BE1">
            <w:pPr>
              <w:pStyle w:val="Tabell"/>
              <w:rPr>
                <w:b/>
                <w:bCs/>
              </w:rPr>
            </w:pPr>
            <w:r w:rsidRPr="00EB1569">
              <w:rPr>
                <w:b/>
                <w:bCs/>
              </w:rPr>
              <w:t>B</w:t>
            </w:r>
            <w:r w:rsidR="00EE7673" w:rsidRPr="00EB1569">
              <w:rPr>
                <w:b/>
                <w:bCs/>
              </w:rPr>
              <w:t>rukeropplevelse og</w:t>
            </w:r>
            <w:r w:rsidRPr="00EB1569">
              <w:rPr>
                <w:b/>
                <w:bCs/>
              </w:rPr>
              <w:t xml:space="preserve"> </w:t>
            </w:r>
            <w:r w:rsidR="00EE7673" w:rsidRPr="00EB1569">
              <w:rPr>
                <w:b/>
                <w:bCs/>
              </w:rPr>
              <w:t>nytteverdi</w:t>
            </w:r>
          </w:p>
          <w:p w14:paraId="7C0AE216" w14:textId="2ABE9B1F" w:rsidR="008E065D" w:rsidRDefault="00B970E6" w:rsidP="008E065D">
            <w:pPr>
              <w:pStyle w:val="Tabell"/>
            </w:pPr>
            <w:r>
              <w:t xml:space="preserve">NHNs </w:t>
            </w:r>
            <w:r w:rsidR="008E065D">
              <w:t xml:space="preserve">nettsted </w:t>
            </w:r>
            <w:r w:rsidR="003A6AD3">
              <w:t xml:space="preserve">bør </w:t>
            </w:r>
            <w:r w:rsidR="008E065D">
              <w:t>gjør</w:t>
            </w:r>
            <w:r w:rsidR="003A6AD3">
              <w:t>e</w:t>
            </w:r>
            <w:r w:rsidR="008E065D">
              <w:t xml:space="preserve"> det enkelt for ulike målgrupper å finne, forstå og ta i bruk informasjon og tjenester. Informasjonen skal kunne presenteres på en måte som støtter brukernes oppgaver og bidrar til gode brukeropplevelser.</w:t>
            </w:r>
          </w:p>
          <w:p w14:paraId="66EBDC27" w14:textId="39706D2A" w:rsidR="00481A73" w:rsidRPr="00EB1569" w:rsidRDefault="003A6AD3" w:rsidP="008E065D">
            <w:pPr>
              <w:pStyle w:val="Tabell"/>
            </w:pPr>
            <w:r>
              <w:t>NHN</w:t>
            </w:r>
            <w:r w:rsidR="008E065D">
              <w:t xml:space="preserve"> har behov for en løsning som legger til rette for en enhetlig visuell og innholdsmessig presentasjon på tvers av nettstedet. Løsningen skal bidra til konsistente brukeropplevelser og støtte virksomhetens profil og identitet.</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9B7B6" w14:textId="66901071" w:rsidR="00183B21" w:rsidRPr="00EB1569" w:rsidRDefault="002937FA">
            <w:pPr>
              <w:pStyle w:val="Tabell"/>
              <w:rPr>
                <w:szCs w:val="22"/>
              </w:rPr>
            </w:pPr>
            <w:r w:rsidRPr="00EB1569">
              <w:rPr>
                <w:szCs w:val="22"/>
              </w:rPr>
              <w:t xml:space="preserve">Leverandøren bes beskrive </w:t>
            </w:r>
            <w:r w:rsidR="00E13EB6" w:rsidRPr="00EB1569">
              <w:rPr>
                <w:szCs w:val="22"/>
              </w:rPr>
              <w:t xml:space="preserve">hvordan </w:t>
            </w:r>
            <w:r w:rsidR="00516381" w:rsidRPr="00EB1569">
              <w:rPr>
                <w:szCs w:val="22"/>
              </w:rPr>
              <w:t xml:space="preserve">tilbudet </w:t>
            </w:r>
            <w:r w:rsidR="00E13EB6" w:rsidRPr="00EB1569">
              <w:rPr>
                <w:szCs w:val="22"/>
              </w:rPr>
              <w:t xml:space="preserve">støtter </w:t>
            </w:r>
            <w:r w:rsidR="00F76D9A">
              <w:rPr>
                <w:szCs w:val="22"/>
              </w:rPr>
              <w:t xml:space="preserve">Kundens </w:t>
            </w:r>
            <w:r w:rsidR="00E13EB6" w:rsidRPr="00EB1569">
              <w:rPr>
                <w:szCs w:val="22"/>
              </w:rPr>
              <w:t>behov</w:t>
            </w:r>
            <w:r w:rsidR="00BA4BFF" w:rsidRPr="00EB1569">
              <w:rPr>
                <w:szCs w:val="22"/>
              </w:rPr>
              <w:t xml:space="preserve"> </w:t>
            </w:r>
            <w:r w:rsidR="004968DF" w:rsidRPr="00EB1569">
              <w:rPr>
                <w:szCs w:val="22"/>
              </w:rPr>
              <w:t>over tid</w:t>
            </w:r>
          </w:p>
        </w:tc>
        <w:tc>
          <w:tcPr>
            <w:tcW w:w="267" w:type="pct"/>
            <w:tcBorders>
              <w:top w:val="single" w:sz="4" w:space="0" w:color="000000" w:themeColor="text1"/>
              <w:left w:val="single" w:sz="4" w:space="0" w:color="000000" w:themeColor="text1"/>
              <w:bottom w:val="single" w:sz="4" w:space="0" w:color="000000" w:themeColor="text1"/>
            </w:tcBorders>
          </w:tcPr>
          <w:p w14:paraId="4FB9780A" w14:textId="0F783372" w:rsidR="00183B21" w:rsidRPr="00EB1569" w:rsidRDefault="00E13EB6">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193EF6F2" w14:textId="77777777" w:rsidR="00183B21" w:rsidRPr="00EB1569" w:rsidRDefault="00183B21"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462A8" w14:textId="77777777" w:rsidR="00183B21" w:rsidRPr="00EB1569" w:rsidRDefault="00183B21">
            <w:pPr>
              <w:pStyle w:val="Tabell"/>
              <w:rPr>
                <w:color w:val="365F91" w:themeColor="accent1" w:themeShade="BF"/>
                <w:szCs w:val="22"/>
              </w:rPr>
            </w:pPr>
          </w:p>
        </w:tc>
      </w:tr>
      <w:tr w:rsidR="00EE7673" w:rsidRPr="00EB1569" w14:paraId="112D922E"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15C5F8A5" w14:textId="77777777" w:rsidR="00EE7673" w:rsidRPr="00EB1569" w:rsidRDefault="00EE7673">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7FC5A06A" w14:textId="77777777" w:rsidR="00EE7673" w:rsidRPr="00EB1569" w:rsidRDefault="002B4BE1">
            <w:pPr>
              <w:pStyle w:val="Tabell"/>
              <w:rPr>
                <w:b/>
                <w:bCs/>
              </w:rPr>
            </w:pPr>
            <w:r w:rsidRPr="00EB1569">
              <w:rPr>
                <w:b/>
                <w:bCs/>
              </w:rPr>
              <w:t>Komplekst informasjonslandskap</w:t>
            </w:r>
          </w:p>
          <w:p w14:paraId="66E09959" w14:textId="7B5A802D" w:rsidR="00F56884" w:rsidRPr="00EB1569" w:rsidRDefault="00E30CE4">
            <w:pPr>
              <w:pStyle w:val="Tabell"/>
            </w:pPr>
            <w:r w:rsidRPr="00E30CE4">
              <w:t xml:space="preserve">Norsk helsenett forvalter et omfattende og komplekst informasjonslandskap. </w:t>
            </w:r>
            <w:r w:rsidR="003F678E">
              <w:t>NHN</w:t>
            </w:r>
            <w:r w:rsidRPr="00E30CE4">
              <w:t xml:space="preserve"> har behov for en løsning som gjør det mulig å håndtere store mengder innhold og mange ulike målgrupper, samtidig som brukerne opplever nettstedet som oversiktlig, relevant og lett tilgjengelig.</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7C924" w14:textId="659FB844" w:rsidR="00EE7673" w:rsidRPr="00EB1569" w:rsidRDefault="004968DF">
            <w:pPr>
              <w:pStyle w:val="Tabell"/>
              <w:rPr>
                <w:szCs w:val="22"/>
              </w:rPr>
            </w:pPr>
            <w:r w:rsidRPr="00EB1569">
              <w:rPr>
                <w:szCs w:val="22"/>
              </w:rPr>
              <w:t>Leverandøren bes beskrive hvordan tilbudet støtter behovet over tid</w:t>
            </w:r>
          </w:p>
        </w:tc>
        <w:tc>
          <w:tcPr>
            <w:tcW w:w="267" w:type="pct"/>
            <w:tcBorders>
              <w:top w:val="single" w:sz="4" w:space="0" w:color="000000" w:themeColor="text1"/>
              <w:left w:val="single" w:sz="4" w:space="0" w:color="000000" w:themeColor="text1"/>
              <w:bottom w:val="single" w:sz="4" w:space="0" w:color="000000" w:themeColor="text1"/>
            </w:tcBorders>
          </w:tcPr>
          <w:p w14:paraId="159C53CE" w14:textId="688AE9F5" w:rsidR="00EE7673" w:rsidRPr="00EB1569" w:rsidRDefault="00E13EB6">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2947C4A1" w14:textId="77777777" w:rsidR="00EE7673" w:rsidRPr="00EB1569" w:rsidRDefault="00EE7673"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F1035" w14:textId="77777777" w:rsidR="00EE7673" w:rsidRPr="00EB1569" w:rsidRDefault="00EE7673">
            <w:pPr>
              <w:pStyle w:val="Tabell"/>
              <w:rPr>
                <w:color w:val="365F91" w:themeColor="accent1" w:themeShade="BF"/>
                <w:szCs w:val="22"/>
              </w:rPr>
            </w:pPr>
          </w:p>
        </w:tc>
      </w:tr>
      <w:tr w:rsidR="00DE77C2" w:rsidRPr="00EB1569" w14:paraId="6F17A874"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379B12F5" w14:textId="77777777" w:rsidR="00DE77C2" w:rsidRPr="00EB1569" w:rsidRDefault="00DE77C2">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3C5D29BE" w14:textId="04D1737A" w:rsidR="00824C34" w:rsidRPr="00CB2F4B" w:rsidRDefault="00A40002">
            <w:pPr>
              <w:pStyle w:val="Tabell"/>
              <w:rPr>
                <w:b/>
                <w:bCs/>
              </w:rPr>
            </w:pPr>
            <w:r>
              <w:rPr>
                <w:b/>
                <w:bCs/>
              </w:rPr>
              <w:t>Redaksjonell effektivitet</w:t>
            </w:r>
          </w:p>
          <w:p w14:paraId="49A9FF4B" w14:textId="77777777" w:rsidR="008C0540" w:rsidRDefault="001D457C">
            <w:pPr>
              <w:pStyle w:val="Tabell"/>
            </w:pPr>
            <w:r>
              <w:t>Kunden</w:t>
            </w:r>
            <w:r w:rsidRPr="001D457C">
              <w:t xml:space="preserve"> trenger brukervennlig</w:t>
            </w:r>
            <w:r w:rsidR="008C0540">
              <w:t>(e)</w:t>
            </w:r>
            <w:r w:rsidRPr="001D457C">
              <w:t xml:space="preserve"> </w:t>
            </w:r>
            <w:r>
              <w:t>arbeids</w:t>
            </w:r>
            <w:r w:rsidRPr="001D457C">
              <w:t xml:space="preserve">verktøy som gir god oversikt over innholdet og støtter effektive redaksjonelle arbeidsprosesser. </w:t>
            </w:r>
          </w:p>
          <w:p w14:paraId="220A4C3B" w14:textId="77777777" w:rsidR="008C0540" w:rsidRDefault="008C0540">
            <w:pPr>
              <w:pStyle w:val="Tabell"/>
            </w:pPr>
          </w:p>
          <w:p w14:paraId="7EDD692A" w14:textId="3130D8C0" w:rsidR="001D457C" w:rsidRDefault="4584E946">
            <w:pPr>
              <w:pStyle w:val="Tabell"/>
            </w:pPr>
            <w:r>
              <w:t>Løsningen skal</w:t>
            </w:r>
            <w:r w:rsidR="485CD9C7">
              <w:t xml:space="preserve"> bidra til å</w:t>
            </w:r>
            <w:r>
              <w:t xml:space="preserve"> redusere unødvendig manuelt arbeid, gjøre det enk</w:t>
            </w:r>
            <w:r w:rsidR="696667AD">
              <w:t>elt</w:t>
            </w:r>
            <w:r>
              <w:t xml:space="preserve"> å produsere og vedlikeholde innhold</w:t>
            </w:r>
            <w:r w:rsidR="485CD9C7">
              <w:t xml:space="preserve">, slik at </w:t>
            </w:r>
            <w:r w:rsidR="7B2FD8CD">
              <w:t xml:space="preserve">NHN </w:t>
            </w:r>
            <w:r w:rsidR="0A2C0004">
              <w:t xml:space="preserve">kan ha en </w:t>
            </w:r>
            <w:r>
              <w:t>effektiv forvaltning av nettstedet.</w:t>
            </w:r>
          </w:p>
          <w:p w14:paraId="15B62599" w14:textId="77777777" w:rsidR="008B6D1B" w:rsidRDefault="008B6D1B">
            <w:pPr>
              <w:pStyle w:val="Tabell"/>
            </w:pPr>
          </w:p>
          <w:p w14:paraId="53332269" w14:textId="4A927AB4" w:rsidR="008B6D1B" w:rsidRPr="00EB1569" w:rsidRDefault="00214C88">
            <w:pPr>
              <w:pStyle w:val="Tabell"/>
            </w:pPr>
            <w:r>
              <w:t>Kunden ønsker</w:t>
            </w:r>
            <w:r w:rsidR="008B6D1B" w:rsidRPr="008B6D1B">
              <w:t xml:space="preserve"> å sikre gode redaksjonelle prosesser og tydelig ansvarsfordeling gjennom hele innholdets livssyklus. Løsningen bør understøtte arbeidsflyter for utarbeidelse, kvalitetssikring, godkjenning og publisering av innhold, og kunne tilpasses ulike organisatoriske behov. Vi har også behov for støtte i </w:t>
            </w:r>
            <w:r w:rsidR="008B01A7">
              <w:t>løsningen</w:t>
            </w:r>
            <w:r w:rsidR="008B6D1B" w:rsidRPr="008B6D1B">
              <w:t xml:space="preserve"> knyttet til revisjon av innholdet.</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8AD43" w14:textId="663A103C" w:rsidR="00DE77C2" w:rsidRDefault="004968DF">
            <w:pPr>
              <w:pStyle w:val="Tabell"/>
              <w:rPr>
                <w:szCs w:val="22"/>
              </w:rPr>
            </w:pPr>
            <w:r w:rsidRPr="00EB1569">
              <w:rPr>
                <w:szCs w:val="22"/>
              </w:rPr>
              <w:t>Leverandøren bes beskrive hvordan tilbudet støtter behove</w:t>
            </w:r>
            <w:r w:rsidR="008B01A7">
              <w:rPr>
                <w:szCs w:val="22"/>
              </w:rPr>
              <w:t>ne</w:t>
            </w:r>
            <w:r w:rsidRPr="00EB1569">
              <w:rPr>
                <w:szCs w:val="22"/>
              </w:rPr>
              <w:t xml:space="preserve"> over tid</w:t>
            </w:r>
            <w:r w:rsidR="00DB6E4A">
              <w:rPr>
                <w:szCs w:val="22"/>
              </w:rPr>
              <w:t>.</w:t>
            </w:r>
          </w:p>
          <w:p w14:paraId="3055AA2D" w14:textId="77777777" w:rsidR="00DB6E4A" w:rsidRDefault="00DB6E4A">
            <w:pPr>
              <w:pStyle w:val="Tabell"/>
              <w:rPr>
                <w:szCs w:val="22"/>
              </w:rPr>
            </w:pPr>
          </w:p>
          <w:p w14:paraId="6BBBF514" w14:textId="721E7A1A" w:rsidR="00DB6E4A" w:rsidRPr="00EB1569" w:rsidRDefault="00DB6E4A">
            <w:pPr>
              <w:pStyle w:val="Tabell"/>
              <w:rPr>
                <w:szCs w:val="22"/>
              </w:rPr>
            </w:pPr>
            <w:r>
              <w:rPr>
                <w:szCs w:val="22"/>
              </w:rPr>
              <w:t>Jf. Bruksscenari</w:t>
            </w:r>
            <w:r w:rsidR="00EE482B">
              <w:rPr>
                <w:szCs w:val="22"/>
              </w:rPr>
              <w:t>er</w:t>
            </w:r>
            <w:r>
              <w:rPr>
                <w:szCs w:val="22"/>
              </w:rPr>
              <w:t xml:space="preserve"> </w:t>
            </w:r>
            <w:r w:rsidR="001F11F8">
              <w:rPr>
                <w:szCs w:val="22"/>
              </w:rPr>
              <w:t>i kapittel 4.</w:t>
            </w:r>
          </w:p>
        </w:tc>
        <w:tc>
          <w:tcPr>
            <w:tcW w:w="267" w:type="pct"/>
            <w:tcBorders>
              <w:top w:val="single" w:sz="4" w:space="0" w:color="000000" w:themeColor="text1"/>
              <w:left w:val="single" w:sz="4" w:space="0" w:color="000000" w:themeColor="text1"/>
              <w:bottom w:val="single" w:sz="4" w:space="0" w:color="000000" w:themeColor="text1"/>
            </w:tcBorders>
          </w:tcPr>
          <w:p w14:paraId="24B5DF6D" w14:textId="343E5949" w:rsidR="00DE77C2" w:rsidRPr="00EB1569" w:rsidRDefault="00E13EB6">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70492672" w14:textId="77777777" w:rsidR="00DE77C2" w:rsidRPr="00EB1569" w:rsidRDefault="00DE77C2"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4D90D" w14:textId="77777777" w:rsidR="00DE77C2" w:rsidRPr="00EB1569" w:rsidRDefault="00DE77C2">
            <w:pPr>
              <w:pStyle w:val="Tabell"/>
              <w:rPr>
                <w:color w:val="365F91" w:themeColor="accent1" w:themeShade="BF"/>
                <w:szCs w:val="22"/>
              </w:rPr>
            </w:pPr>
          </w:p>
        </w:tc>
      </w:tr>
      <w:tr w:rsidR="00E4343F" w:rsidRPr="00EB1569" w14:paraId="78E11D61"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39FEF46A" w14:textId="77777777" w:rsidR="00E4343F" w:rsidRPr="00EB1569" w:rsidRDefault="00E4343F">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417680DE" w14:textId="619C0D94" w:rsidR="007C24B0" w:rsidRPr="00D57CFF" w:rsidRDefault="00F43D23">
            <w:pPr>
              <w:pStyle w:val="Tabell"/>
              <w:rPr>
                <w:b/>
                <w:bCs/>
              </w:rPr>
            </w:pPr>
            <w:r>
              <w:rPr>
                <w:b/>
                <w:bCs/>
              </w:rPr>
              <w:t>Kvalitet i</w:t>
            </w:r>
            <w:r w:rsidR="007C24B0" w:rsidRPr="00EB1569">
              <w:rPr>
                <w:b/>
                <w:bCs/>
              </w:rPr>
              <w:t xml:space="preserve"> innhold</w:t>
            </w:r>
          </w:p>
          <w:p w14:paraId="04F365F8" w14:textId="6FE6CF1F" w:rsidR="00D57CFF" w:rsidRPr="00EB1569" w:rsidRDefault="1ED856A3">
            <w:pPr>
              <w:pStyle w:val="Tabell"/>
            </w:pPr>
            <w:r>
              <w:t>Kunden</w:t>
            </w:r>
            <w:r w:rsidR="4115CDBB">
              <w:t xml:space="preserve"> har behov for funksjonalitet som bidrar til høy kvalitet på innholdet gjennom støtte for blant annet språk, universell utforming, lenkekontroll, metadata</w:t>
            </w:r>
            <w:r w:rsidR="1B0BF061">
              <w:t xml:space="preserve"> </w:t>
            </w:r>
            <w:r w:rsidR="4115CDBB">
              <w:t>og lignende.</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B9E4F" w14:textId="4A9F97B2" w:rsidR="00E4343F" w:rsidRPr="00EB1569" w:rsidRDefault="004968DF">
            <w:pPr>
              <w:pStyle w:val="Tabell"/>
              <w:rPr>
                <w:szCs w:val="22"/>
              </w:rPr>
            </w:pPr>
            <w:r w:rsidRPr="00EB1569">
              <w:rPr>
                <w:szCs w:val="22"/>
              </w:rPr>
              <w:t>Leverandøren bes beskrive</w:t>
            </w:r>
            <w:r w:rsidR="00972F44">
              <w:rPr>
                <w:szCs w:val="22"/>
              </w:rPr>
              <w:t xml:space="preserve"> egenskaper i </w:t>
            </w:r>
            <w:r w:rsidRPr="00EB1569">
              <w:rPr>
                <w:szCs w:val="22"/>
              </w:rPr>
              <w:t>tilbud</w:t>
            </w:r>
            <w:r w:rsidR="008B2E04">
              <w:rPr>
                <w:szCs w:val="22"/>
              </w:rPr>
              <w:t>et</w:t>
            </w:r>
            <w:r w:rsidRPr="00EB1569">
              <w:rPr>
                <w:szCs w:val="22"/>
              </w:rPr>
              <w:t xml:space="preserve"> </w:t>
            </w:r>
            <w:r w:rsidR="00A878BF">
              <w:rPr>
                <w:szCs w:val="22"/>
              </w:rPr>
              <w:t xml:space="preserve">bidrar til </w:t>
            </w:r>
            <w:r w:rsidR="00203BD5">
              <w:rPr>
                <w:szCs w:val="22"/>
              </w:rPr>
              <w:t>innholds kvalitet</w:t>
            </w:r>
            <w:r w:rsidR="00972F44">
              <w:rPr>
                <w:szCs w:val="22"/>
              </w:rPr>
              <w:t xml:space="preserve"> </w:t>
            </w:r>
          </w:p>
        </w:tc>
        <w:tc>
          <w:tcPr>
            <w:tcW w:w="267" w:type="pct"/>
            <w:tcBorders>
              <w:top w:val="single" w:sz="4" w:space="0" w:color="000000" w:themeColor="text1"/>
              <w:left w:val="single" w:sz="4" w:space="0" w:color="000000" w:themeColor="text1"/>
              <w:bottom w:val="single" w:sz="4" w:space="0" w:color="000000" w:themeColor="text1"/>
            </w:tcBorders>
          </w:tcPr>
          <w:p w14:paraId="5514ED8D" w14:textId="195B403C" w:rsidR="00E4343F" w:rsidRPr="00EB1569" w:rsidRDefault="005B5E5E">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1EEA248C" w14:textId="77777777" w:rsidR="00E4343F" w:rsidRPr="00EB1569" w:rsidRDefault="00E4343F"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8DF09" w14:textId="77777777" w:rsidR="00E4343F" w:rsidRPr="00EB1569" w:rsidRDefault="00E4343F">
            <w:pPr>
              <w:pStyle w:val="Tabell"/>
              <w:rPr>
                <w:color w:val="365F91" w:themeColor="accent1" w:themeShade="BF"/>
                <w:szCs w:val="22"/>
              </w:rPr>
            </w:pPr>
          </w:p>
        </w:tc>
      </w:tr>
      <w:tr w:rsidR="0093150B" w:rsidRPr="00EB1569" w14:paraId="578DC0EF"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38F03503" w14:textId="77777777" w:rsidR="0093150B" w:rsidRPr="00EB1569" w:rsidRDefault="0093150B">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040E2FCE" w14:textId="4F566C90" w:rsidR="0093150B" w:rsidRPr="00EB1569" w:rsidRDefault="007E7A8C">
            <w:pPr>
              <w:pStyle w:val="Tabell"/>
              <w:rPr>
                <w:b/>
                <w:bCs/>
              </w:rPr>
            </w:pPr>
            <w:r>
              <w:rPr>
                <w:b/>
                <w:bCs/>
              </w:rPr>
              <w:t>Brukervennlig t</w:t>
            </w:r>
            <w:r w:rsidR="00614D07" w:rsidRPr="00EB1569">
              <w:rPr>
                <w:b/>
                <w:bCs/>
              </w:rPr>
              <w:t>ilgangsstyring</w:t>
            </w:r>
          </w:p>
          <w:p w14:paraId="722E951F" w14:textId="3958E42D" w:rsidR="0040501D" w:rsidRPr="00EB1569" w:rsidRDefault="66151599">
            <w:pPr>
              <w:pStyle w:val="Tabell"/>
            </w:pPr>
            <w:r>
              <w:t xml:space="preserve">Vi har behov for å kunne administrere brukere, grupper, roller og rettigheter på en enkel og sikker måte. Løsningen bør støtte ulike ansvars- og tilgangsnivåer og gi god kontroll over hvem som kan utføre ulike oppgaver og hvor </w:t>
            </w:r>
            <w:r w:rsidR="09E06491">
              <w:t xml:space="preserve">i </w:t>
            </w:r>
            <w:r w:rsidR="2CF17BB2">
              <w:t xml:space="preserve">nettstedet </w:t>
            </w:r>
            <w:r>
              <w:t>de kan utføre dem</w:t>
            </w:r>
            <w:r w:rsidR="2588537E">
              <w:t>.</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BA8B9" w14:textId="53CF8C17" w:rsidR="0093150B" w:rsidRPr="00EB1569" w:rsidRDefault="004968DF">
            <w:pPr>
              <w:pStyle w:val="Tabell"/>
              <w:rPr>
                <w:szCs w:val="22"/>
              </w:rPr>
            </w:pPr>
            <w:r w:rsidRPr="00EB1569">
              <w:rPr>
                <w:szCs w:val="22"/>
              </w:rPr>
              <w:t xml:space="preserve">Leverandøren bes </w:t>
            </w:r>
            <w:r w:rsidR="001C580F">
              <w:rPr>
                <w:szCs w:val="22"/>
              </w:rPr>
              <w:t>bekrefte</w:t>
            </w:r>
            <w:r w:rsidR="00EB7501">
              <w:rPr>
                <w:szCs w:val="22"/>
              </w:rPr>
              <w:t xml:space="preserve"> og </w:t>
            </w:r>
            <w:r w:rsidR="00C5629A">
              <w:rPr>
                <w:szCs w:val="22"/>
              </w:rPr>
              <w:t xml:space="preserve">kortfattet </w:t>
            </w:r>
            <w:r w:rsidRPr="00EB1569">
              <w:rPr>
                <w:szCs w:val="22"/>
              </w:rPr>
              <w:t xml:space="preserve">beskrive </w:t>
            </w:r>
            <w:r w:rsidR="00A17FA7">
              <w:rPr>
                <w:szCs w:val="22"/>
              </w:rPr>
              <w:t xml:space="preserve">tilbudt </w:t>
            </w:r>
            <w:r w:rsidR="00C5629A">
              <w:rPr>
                <w:szCs w:val="22"/>
              </w:rPr>
              <w:t xml:space="preserve">løsning med </w:t>
            </w:r>
            <w:r w:rsidR="00EB7501">
              <w:rPr>
                <w:szCs w:val="22"/>
              </w:rPr>
              <w:t>eventuelle avvik</w:t>
            </w:r>
            <w:r w:rsidR="00C5629A">
              <w:rPr>
                <w:szCs w:val="22"/>
              </w:rPr>
              <w:t>. J</w:t>
            </w:r>
            <w:r w:rsidR="00915EA2">
              <w:rPr>
                <w:szCs w:val="22"/>
              </w:rPr>
              <w:t>f. Bruksscenari</w:t>
            </w:r>
            <w:r w:rsidR="00426E48">
              <w:rPr>
                <w:szCs w:val="22"/>
              </w:rPr>
              <w:t>o i kapittel 4.</w:t>
            </w:r>
          </w:p>
        </w:tc>
        <w:tc>
          <w:tcPr>
            <w:tcW w:w="267" w:type="pct"/>
            <w:tcBorders>
              <w:top w:val="single" w:sz="4" w:space="0" w:color="000000" w:themeColor="text1"/>
              <w:left w:val="single" w:sz="4" w:space="0" w:color="000000" w:themeColor="text1"/>
              <w:bottom w:val="single" w:sz="4" w:space="0" w:color="000000" w:themeColor="text1"/>
            </w:tcBorders>
          </w:tcPr>
          <w:p w14:paraId="40246865" w14:textId="5DE0E766" w:rsidR="0093150B" w:rsidRPr="00EB1569" w:rsidRDefault="00A844F8">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4FC5C475" w14:textId="77777777" w:rsidR="0093150B" w:rsidRPr="00EB1569" w:rsidRDefault="0093150B"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E9597" w14:textId="77777777" w:rsidR="0093150B" w:rsidRPr="00EB1569" w:rsidRDefault="0093150B">
            <w:pPr>
              <w:pStyle w:val="Tabell"/>
              <w:rPr>
                <w:color w:val="365F91" w:themeColor="accent1" w:themeShade="BF"/>
                <w:szCs w:val="22"/>
              </w:rPr>
            </w:pPr>
          </w:p>
        </w:tc>
      </w:tr>
      <w:tr w:rsidR="00D91F56" w:rsidRPr="00EB1569" w14:paraId="7BCA6760"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195C6870" w14:textId="77777777" w:rsidR="00D91F56" w:rsidRPr="00EB1569" w:rsidRDefault="00D91F56">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7E48BFF9" w14:textId="3C20F618" w:rsidR="00D91F56" w:rsidRPr="00EB1569" w:rsidRDefault="00E22111">
            <w:pPr>
              <w:pStyle w:val="Tabell"/>
              <w:rPr>
                <w:b/>
                <w:bCs/>
              </w:rPr>
            </w:pPr>
            <w:r w:rsidRPr="00EB1569">
              <w:rPr>
                <w:b/>
                <w:bCs/>
              </w:rPr>
              <w:t>Gjenbruk og distribusjon av innhold</w:t>
            </w:r>
          </w:p>
          <w:p w14:paraId="452DBB71" w14:textId="77777777" w:rsidR="00D62530" w:rsidRDefault="00D62530" w:rsidP="00D62530">
            <w:pPr>
              <w:pStyle w:val="Tabell"/>
            </w:pPr>
            <w:r>
              <w:t>Det er behov for å kunne forvalte innhold én gang og tilgjengeliggjøre det på tvers av digitale flater. Videre er det behov for å kunne gjenbruke, dele og distribuere innhold på en effektiv måte mellom ulike sider, nettsteder og kanaler.</w:t>
            </w:r>
          </w:p>
          <w:p w14:paraId="741CCB6C" w14:textId="067CA8D5" w:rsidR="00D91F56" w:rsidRPr="00D62530" w:rsidRDefault="00D62530" w:rsidP="00D62530">
            <w:pPr>
              <w:pStyle w:val="Tabell"/>
            </w:pPr>
            <w:r>
              <w:t>Dette skal bidra til redusert dobbeltpublisering, mer konsistent informasjon og enklere vedlikehold av innhold over tid.</w:t>
            </w:r>
          </w:p>
          <w:p w14:paraId="091F54A7" w14:textId="77777777" w:rsidR="00E22111" w:rsidRPr="00EB1569" w:rsidRDefault="00E22111">
            <w:pPr>
              <w:pStyle w:val="Tabell"/>
              <w:rPr>
                <w:b/>
                <w:bCs/>
              </w:rPr>
            </w:pP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F347B" w14:textId="7C6309C0" w:rsidR="00D91F56" w:rsidRPr="00EB1569" w:rsidRDefault="004968DF">
            <w:pPr>
              <w:pStyle w:val="Tabell"/>
              <w:rPr>
                <w:szCs w:val="22"/>
              </w:rPr>
            </w:pPr>
            <w:r w:rsidRPr="00EB1569">
              <w:rPr>
                <w:szCs w:val="22"/>
              </w:rPr>
              <w:t>Leverandøren bes beskrive hvordan tilbudet støtter behovet over tid</w:t>
            </w:r>
          </w:p>
        </w:tc>
        <w:tc>
          <w:tcPr>
            <w:tcW w:w="267" w:type="pct"/>
            <w:tcBorders>
              <w:top w:val="single" w:sz="4" w:space="0" w:color="000000" w:themeColor="text1"/>
              <w:left w:val="single" w:sz="4" w:space="0" w:color="000000" w:themeColor="text1"/>
              <w:bottom w:val="single" w:sz="4" w:space="0" w:color="000000" w:themeColor="text1"/>
            </w:tcBorders>
          </w:tcPr>
          <w:p w14:paraId="068D13CD" w14:textId="726B54A6" w:rsidR="00D91F56" w:rsidRPr="00EB1569" w:rsidRDefault="004F2A46">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6D3D4D07" w14:textId="77777777" w:rsidR="00D91F56" w:rsidRPr="00EB1569" w:rsidRDefault="00D91F56"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0F02A" w14:textId="77777777" w:rsidR="00D91F56" w:rsidRPr="00EB1569" w:rsidRDefault="00D91F56">
            <w:pPr>
              <w:pStyle w:val="Tabell"/>
              <w:rPr>
                <w:color w:val="365F91" w:themeColor="accent1" w:themeShade="BF"/>
                <w:szCs w:val="22"/>
              </w:rPr>
            </w:pPr>
          </w:p>
        </w:tc>
      </w:tr>
      <w:tr w:rsidR="00A3695C" w:rsidRPr="00EB1569" w14:paraId="40395CAE"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478F3AB0" w14:textId="77777777" w:rsidR="00A3695C" w:rsidRPr="00EB1569" w:rsidRDefault="00A3695C">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700C7981" w14:textId="77777777" w:rsidR="00A3695C" w:rsidRDefault="00D85248">
            <w:pPr>
              <w:pStyle w:val="Tabell"/>
              <w:rPr>
                <w:b/>
                <w:bCs/>
              </w:rPr>
            </w:pPr>
            <w:r>
              <w:rPr>
                <w:b/>
                <w:bCs/>
              </w:rPr>
              <w:t>Søk og gjenfinning</w:t>
            </w:r>
          </w:p>
          <w:p w14:paraId="33D77A2D" w14:textId="675DCB96" w:rsidR="00D85248" w:rsidRDefault="61A4ADD5">
            <w:pPr>
              <w:pStyle w:val="Tabell"/>
            </w:pPr>
            <w:r>
              <w:t xml:space="preserve">Det er behov for at besøkende enkelt kan finne relevant informasjon gjennom gode søke-, filtrerings- og navigasjonsmuligheter, samt mulighet for å bygge en informasjonsstruktur som legger til rette for </w:t>
            </w:r>
            <w:r w:rsidR="7875866D">
              <w:t xml:space="preserve">enkel </w:t>
            </w:r>
            <w:r w:rsidR="0B187AE8">
              <w:t xml:space="preserve">navigasjon og </w:t>
            </w:r>
            <w:r>
              <w:t>gjenfinning.</w:t>
            </w:r>
          </w:p>
          <w:p w14:paraId="5CCB58AA" w14:textId="02FBA9DA" w:rsidR="00D85248" w:rsidRPr="00D85248" w:rsidRDefault="00D85248">
            <w:pPr>
              <w:pStyle w:val="Tabell"/>
            </w:pP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54CBA" w14:textId="755CA0A0" w:rsidR="00A3695C" w:rsidRPr="00EB1569" w:rsidRDefault="00987A8C">
            <w:pPr>
              <w:pStyle w:val="Tabell"/>
              <w:rPr>
                <w:szCs w:val="22"/>
              </w:rPr>
            </w:pPr>
            <w:r>
              <w:rPr>
                <w:szCs w:val="22"/>
              </w:rPr>
              <w:t xml:space="preserve">Leverandør bes beskrive </w:t>
            </w:r>
            <w:r w:rsidR="003F5B9A">
              <w:rPr>
                <w:szCs w:val="22"/>
              </w:rPr>
              <w:t>relevante egenskaper i tilbudte løsning</w:t>
            </w:r>
          </w:p>
        </w:tc>
        <w:tc>
          <w:tcPr>
            <w:tcW w:w="267" w:type="pct"/>
            <w:tcBorders>
              <w:top w:val="single" w:sz="4" w:space="0" w:color="000000" w:themeColor="text1"/>
              <w:left w:val="single" w:sz="4" w:space="0" w:color="000000" w:themeColor="text1"/>
              <w:bottom w:val="single" w:sz="4" w:space="0" w:color="000000" w:themeColor="text1"/>
            </w:tcBorders>
          </w:tcPr>
          <w:p w14:paraId="4C2D1C50" w14:textId="2FD56107" w:rsidR="00A3695C" w:rsidRPr="00EB1569" w:rsidRDefault="006B5F08">
            <w:pPr>
              <w:pStyle w:val="Tabell"/>
              <w:jc w:val="center"/>
              <w:rPr>
                <w:b/>
                <w:szCs w:val="22"/>
              </w:rPr>
            </w:pPr>
            <w:r>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79A4115C" w14:textId="77777777" w:rsidR="00A3695C" w:rsidRPr="00EB1569" w:rsidRDefault="00A3695C"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AFE45" w14:textId="77777777" w:rsidR="00A3695C" w:rsidRPr="00EB1569" w:rsidRDefault="00A3695C">
            <w:pPr>
              <w:pStyle w:val="Tabell"/>
              <w:rPr>
                <w:color w:val="365F91" w:themeColor="accent1" w:themeShade="BF"/>
                <w:szCs w:val="22"/>
              </w:rPr>
            </w:pPr>
          </w:p>
        </w:tc>
      </w:tr>
      <w:tr w:rsidR="00846DED" w:rsidRPr="00EB1569" w14:paraId="39763147"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1F9B558F" w14:textId="77777777" w:rsidR="00846DED" w:rsidRPr="00EB1569" w:rsidRDefault="00846DED">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7305611D" w14:textId="104F53FB" w:rsidR="00846DED" w:rsidRPr="00EB1569" w:rsidRDefault="00A44014">
            <w:pPr>
              <w:pStyle w:val="Tabell"/>
              <w:rPr>
                <w:b/>
                <w:bCs/>
              </w:rPr>
            </w:pPr>
            <w:r>
              <w:rPr>
                <w:b/>
                <w:bCs/>
              </w:rPr>
              <w:t>Ytelse og tilgjengelighet</w:t>
            </w:r>
          </w:p>
          <w:p w14:paraId="252E2472" w14:textId="33439EA5" w:rsidR="002C6CD3" w:rsidRPr="002C6CD3" w:rsidRDefault="002C6CD3">
            <w:pPr>
              <w:pStyle w:val="Tabell"/>
              <w:rPr>
                <w:highlight w:val="yellow"/>
              </w:rPr>
            </w:pPr>
            <w:r w:rsidRPr="00995967">
              <w:t xml:space="preserve">Kunden </w:t>
            </w:r>
            <w:r w:rsidR="00FE17EC" w:rsidRPr="00995967">
              <w:t>ønsker</w:t>
            </w:r>
            <w:r w:rsidRPr="00995967">
              <w:t xml:space="preserve"> en tjeneste som </w:t>
            </w:r>
            <w:r w:rsidR="00393B28" w:rsidRPr="00995967">
              <w:t>er døgn</w:t>
            </w:r>
            <w:r w:rsidR="0025714B" w:rsidRPr="00995967">
              <w:t>åpent tilgjengelig</w:t>
            </w:r>
            <w:r w:rsidR="00003DAE" w:rsidRPr="00995967">
              <w:t xml:space="preserve">, med en ytelse </w:t>
            </w:r>
            <w:r w:rsidR="00762D71" w:rsidRPr="00995967">
              <w:t>den</w:t>
            </w:r>
            <w:r w:rsidR="00003DAE" w:rsidRPr="00995967">
              <w:t xml:space="preserve"> </w:t>
            </w:r>
            <w:r w:rsidR="006D40A3" w:rsidRPr="00995967">
              <w:t>besøkende</w:t>
            </w:r>
            <w:r w:rsidR="004041BE" w:rsidRPr="00995967">
              <w:t xml:space="preserve"> </w:t>
            </w:r>
            <w:r w:rsidR="006D40A3" w:rsidRPr="00995967">
              <w:t>oppleve</w:t>
            </w:r>
            <w:r w:rsidR="00762D71" w:rsidRPr="00995967">
              <w:t>r som</w:t>
            </w:r>
            <w:r w:rsidR="006D40A3" w:rsidRPr="00995967">
              <w:t xml:space="preserve"> </w:t>
            </w:r>
            <w:r w:rsidR="00C467AD" w:rsidRPr="00995967">
              <w:t>umiddelbar</w:t>
            </w:r>
            <w:r w:rsidR="00296CF4" w:rsidRPr="00995967">
              <w:t xml:space="preserve"> basert på fravær av int</w:t>
            </w:r>
            <w:r w:rsidR="00E807D3" w:rsidRPr="00995967">
              <w:t>egrasjon til underliggende tjenester i NHN</w:t>
            </w:r>
            <w:r w:rsidR="001A087A">
              <w:t>.</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D6D6A" w14:textId="22F6B410" w:rsidR="00846DED" w:rsidRPr="00EB1569" w:rsidRDefault="004968DF">
            <w:pPr>
              <w:pStyle w:val="Tabell"/>
              <w:rPr>
                <w:szCs w:val="22"/>
              </w:rPr>
            </w:pPr>
            <w:r w:rsidRPr="00EB1569">
              <w:rPr>
                <w:szCs w:val="22"/>
              </w:rPr>
              <w:t xml:space="preserve">Leverandøren bes beskrive hvordan tilbudet støtter behovet </w:t>
            </w:r>
            <w:r w:rsidR="00C467AD">
              <w:rPr>
                <w:szCs w:val="22"/>
              </w:rPr>
              <w:t xml:space="preserve">og eventuelle </w:t>
            </w:r>
            <w:r w:rsidR="009030C1">
              <w:rPr>
                <w:szCs w:val="22"/>
              </w:rPr>
              <w:t xml:space="preserve">forutsetninger </w:t>
            </w:r>
            <w:r w:rsidR="004041BE">
              <w:rPr>
                <w:szCs w:val="22"/>
              </w:rPr>
              <w:t xml:space="preserve"> </w:t>
            </w:r>
          </w:p>
          <w:p w14:paraId="7638E68D" w14:textId="77777777" w:rsidR="00846DED" w:rsidRPr="00EB1569" w:rsidRDefault="00846DED">
            <w:pPr>
              <w:pStyle w:val="Tabell"/>
              <w:rPr>
                <w:szCs w:val="22"/>
              </w:rPr>
            </w:pPr>
          </w:p>
        </w:tc>
        <w:tc>
          <w:tcPr>
            <w:tcW w:w="267" w:type="pct"/>
            <w:tcBorders>
              <w:top w:val="single" w:sz="4" w:space="0" w:color="000000" w:themeColor="text1"/>
              <w:left w:val="single" w:sz="4" w:space="0" w:color="000000" w:themeColor="text1"/>
              <w:bottom w:val="single" w:sz="4" w:space="0" w:color="000000" w:themeColor="text1"/>
            </w:tcBorders>
          </w:tcPr>
          <w:p w14:paraId="7FF1B7D0" w14:textId="653BE0E9" w:rsidR="00846DED" w:rsidRPr="00EB1569" w:rsidRDefault="004968DF">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7725ABDB" w14:textId="77777777" w:rsidR="00846DED" w:rsidRPr="00EB1569" w:rsidRDefault="00846DED"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EF627" w14:textId="77777777" w:rsidR="00846DED" w:rsidRPr="00EB1569" w:rsidRDefault="00846DED">
            <w:pPr>
              <w:pStyle w:val="Tabell"/>
              <w:rPr>
                <w:color w:val="365F91" w:themeColor="accent1" w:themeShade="BF"/>
                <w:szCs w:val="22"/>
              </w:rPr>
            </w:pPr>
          </w:p>
        </w:tc>
      </w:tr>
      <w:tr w:rsidR="00D04117" w:rsidRPr="00EB1569" w14:paraId="5187369E"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12C14FA3" w14:textId="77777777" w:rsidR="00D04117" w:rsidRPr="00EB1569" w:rsidRDefault="00D04117">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0640C63F" w14:textId="52B7F81E" w:rsidR="00D04117" w:rsidRPr="00F40602" w:rsidRDefault="00D04117">
            <w:pPr>
              <w:pStyle w:val="Tabell"/>
              <w:rPr>
                <w:b/>
                <w:bCs/>
              </w:rPr>
            </w:pPr>
            <w:r w:rsidRPr="00F40602">
              <w:rPr>
                <w:b/>
                <w:bCs/>
              </w:rPr>
              <w:t>Personvern</w:t>
            </w:r>
          </w:p>
          <w:p w14:paraId="1D18ECB8" w14:textId="5B396F01" w:rsidR="00D04117" w:rsidRPr="00DC3D22" w:rsidRDefault="009529A8">
            <w:pPr>
              <w:pStyle w:val="Tabell"/>
            </w:pPr>
            <w:r w:rsidRPr="00F40602">
              <w:t>Kunden har behov for å ivareta personvern</w:t>
            </w:r>
            <w:r w:rsidR="009B1137" w:rsidRPr="00F40602">
              <w:t>et</w:t>
            </w:r>
            <w:r w:rsidRPr="00F40602">
              <w:t xml:space="preserve"> </w:t>
            </w:r>
            <w:r w:rsidR="009B1137" w:rsidRPr="00F40602">
              <w:t>til</w:t>
            </w:r>
            <w:r w:rsidRPr="00F40602">
              <w:t xml:space="preserve"> </w:t>
            </w:r>
            <w:r w:rsidR="00F53F2B" w:rsidRPr="00F40602">
              <w:t>besøkende på nettstedet</w:t>
            </w:r>
            <w:r w:rsidR="001A087A">
              <w:t>.</w:t>
            </w:r>
            <w:r w:rsidR="009B1137">
              <w:t xml:space="preserve"> </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E13C7" w14:textId="35C47A79" w:rsidR="00D04117" w:rsidRPr="00EB1569" w:rsidRDefault="004968DF">
            <w:pPr>
              <w:pStyle w:val="Tabell"/>
              <w:rPr>
                <w:szCs w:val="22"/>
              </w:rPr>
            </w:pPr>
            <w:r w:rsidRPr="00EB1569">
              <w:rPr>
                <w:szCs w:val="22"/>
              </w:rPr>
              <w:t xml:space="preserve">Leverandøren bes beskrive hvordan tilbudet </w:t>
            </w:r>
            <w:r w:rsidR="006B4AA3">
              <w:rPr>
                <w:szCs w:val="22"/>
              </w:rPr>
              <w:t>ivaretar personvernet til besøkende</w:t>
            </w:r>
            <w:r w:rsidR="00E46D63">
              <w:rPr>
                <w:szCs w:val="22"/>
              </w:rPr>
              <w:t xml:space="preserve"> og eventuelle tiltak Leverandøren </w:t>
            </w:r>
            <w:r w:rsidR="00E50449">
              <w:rPr>
                <w:szCs w:val="22"/>
              </w:rPr>
              <w:t>anbefaler</w:t>
            </w:r>
            <w:r w:rsidR="00A119CF">
              <w:rPr>
                <w:szCs w:val="22"/>
              </w:rPr>
              <w:t xml:space="preserve"> for</w:t>
            </w:r>
            <w:r w:rsidR="00E50449">
              <w:rPr>
                <w:szCs w:val="22"/>
              </w:rPr>
              <w:t xml:space="preserve"> Kundens bruk av tjenesten</w:t>
            </w:r>
          </w:p>
        </w:tc>
        <w:tc>
          <w:tcPr>
            <w:tcW w:w="267" w:type="pct"/>
            <w:tcBorders>
              <w:top w:val="single" w:sz="4" w:space="0" w:color="000000" w:themeColor="text1"/>
              <w:left w:val="single" w:sz="4" w:space="0" w:color="000000" w:themeColor="text1"/>
              <w:bottom w:val="single" w:sz="4" w:space="0" w:color="000000" w:themeColor="text1"/>
            </w:tcBorders>
          </w:tcPr>
          <w:p w14:paraId="48899754" w14:textId="45304574" w:rsidR="00D04117" w:rsidRPr="00EB1569" w:rsidRDefault="004968DF">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617F49C8" w14:textId="77777777" w:rsidR="00D04117" w:rsidRPr="00EB1569" w:rsidRDefault="00D04117"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E5672" w14:textId="77777777" w:rsidR="00D04117" w:rsidRPr="00EB1569" w:rsidRDefault="00D04117">
            <w:pPr>
              <w:pStyle w:val="Tabell"/>
              <w:rPr>
                <w:color w:val="365F91" w:themeColor="accent1" w:themeShade="BF"/>
                <w:szCs w:val="22"/>
              </w:rPr>
            </w:pPr>
          </w:p>
        </w:tc>
      </w:tr>
      <w:tr w:rsidR="009857B0" w:rsidRPr="00EB1569" w14:paraId="38F795D2"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14F17BAD" w14:textId="77777777" w:rsidR="009857B0" w:rsidRPr="00EB1569" w:rsidRDefault="009857B0">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3E5D57E9" w14:textId="3EB92B39" w:rsidR="009857B0" w:rsidRPr="00EB1569" w:rsidRDefault="00547D84">
            <w:pPr>
              <w:pStyle w:val="Tabell"/>
              <w:rPr>
                <w:b/>
                <w:bCs/>
              </w:rPr>
            </w:pPr>
            <w:r w:rsidRPr="00EB1569">
              <w:rPr>
                <w:b/>
                <w:bCs/>
              </w:rPr>
              <w:t>Universell utforming</w:t>
            </w:r>
          </w:p>
          <w:p w14:paraId="0F22528C" w14:textId="6FB19B03" w:rsidR="00BA2047" w:rsidRPr="00EB1569" w:rsidRDefault="00F07A17">
            <w:pPr>
              <w:pStyle w:val="Tabell"/>
            </w:pPr>
            <w:r>
              <w:t xml:space="preserve">Tilbudte løsning </w:t>
            </w:r>
            <w:r w:rsidR="006E79D4">
              <w:t xml:space="preserve">og </w:t>
            </w:r>
            <w:r w:rsidR="003F42B1">
              <w:t xml:space="preserve">andre leveranser i avtaleperioden </w:t>
            </w:r>
            <w:r>
              <w:t xml:space="preserve">skal </w:t>
            </w:r>
            <w:r w:rsidR="00A662D7">
              <w:t xml:space="preserve">legge til rette </w:t>
            </w:r>
            <w:r>
              <w:t xml:space="preserve">for at </w:t>
            </w:r>
            <w:r w:rsidR="00573C34">
              <w:t xml:space="preserve">Kundens </w:t>
            </w:r>
            <w:r>
              <w:t xml:space="preserve">nettsted er universelt </w:t>
            </w:r>
            <w:r w:rsidR="00F3074A">
              <w:t xml:space="preserve">utformet i henhold til </w:t>
            </w:r>
            <w:r w:rsidR="006E79D4">
              <w:t>lovfestede WCAG krav, jf. www.uutilsynet.no</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29E57" w14:textId="000BB4E0" w:rsidR="000C3C25" w:rsidRDefault="004968DF">
            <w:pPr>
              <w:pStyle w:val="Tabell"/>
              <w:rPr>
                <w:szCs w:val="22"/>
              </w:rPr>
            </w:pPr>
            <w:r w:rsidRPr="00EB1569">
              <w:rPr>
                <w:szCs w:val="22"/>
              </w:rPr>
              <w:t>Leverandøren bes</w:t>
            </w:r>
            <w:r w:rsidR="00FC7904">
              <w:rPr>
                <w:szCs w:val="22"/>
              </w:rPr>
              <w:t xml:space="preserve"> bekrefte </w:t>
            </w:r>
            <w:r w:rsidR="003E3E64">
              <w:rPr>
                <w:szCs w:val="22"/>
              </w:rPr>
              <w:t xml:space="preserve">kravet </w:t>
            </w:r>
            <w:r w:rsidR="00FC7904">
              <w:rPr>
                <w:szCs w:val="22"/>
              </w:rPr>
              <w:t xml:space="preserve">og </w:t>
            </w:r>
            <w:r w:rsidRPr="00EB1569">
              <w:rPr>
                <w:szCs w:val="22"/>
              </w:rPr>
              <w:t>beskrive hvordan</w:t>
            </w:r>
            <w:r w:rsidR="003E3E64">
              <w:rPr>
                <w:szCs w:val="22"/>
              </w:rPr>
              <w:t xml:space="preserve"> tjenesten</w:t>
            </w:r>
            <w:r w:rsidR="00A44014">
              <w:rPr>
                <w:szCs w:val="22"/>
              </w:rPr>
              <w:t>e sikrer</w:t>
            </w:r>
            <w:r w:rsidR="00A313E8">
              <w:rPr>
                <w:szCs w:val="22"/>
              </w:rPr>
              <w:t xml:space="preserve"> oppfyllelse av krav til UU </w:t>
            </w:r>
            <w:r w:rsidR="000C3C25">
              <w:rPr>
                <w:szCs w:val="22"/>
              </w:rPr>
              <w:t xml:space="preserve">over tid. </w:t>
            </w:r>
          </w:p>
          <w:p w14:paraId="32C58F44" w14:textId="58B1F9D2" w:rsidR="009857B0" w:rsidRPr="00EB1569" w:rsidRDefault="009857B0">
            <w:pPr>
              <w:pStyle w:val="Tabell"/>
              <w:rPr>
                <w:szCs w:val="22"/>
              </w:rPr>
            </w:pPr>
          </w:p>
        </w:tc>
        <w:tc>
          <w:tcPr>
            <w:tcW w:w="267" w:type="pct"/>
            <w:tcBorders>
              <w:top w:val="single" w:sz="4" w:space="0" w:color="000000" w:themeColor="text1"/>
              <w:left w:val="single" w:sz="4" w:space="0" w:color="000000" w:themeColor="text1"/>
              <w:bottom w:val="single" w:sz="4" w:space="0" w:color="000000" w:themeColor="text1"/>
            </w:tcBorders>
          </w:tcPr>
          <w:p w14:paraId="1FB3E4D9" w14:textId="13CF0F47" w:rsidR="009857B0" w:rsidRDefault="00FF5AC0">
            <w:pPr>
              <w:pStyle w:val="Tabell"/>
              <w:jc w:val="center"/>
              <w:rPr>
                <w:b/>
                <w:szCs w:val="22"/>
              </w:rPr>
            </w:pPr>
            <w:r>
              <w:rPr>
                <w:b/>
                <w:szCs w:val="22"/>
              </w:rPr>
              <w:t>A</w:t>
            </w:r>
          </w:p>
          <w:p w14:paraId="6015E557" w14:textId="3EC9C63B" w:rsidR="008D1574" w:rsidRPr="00EB1569" w:rsidRDefault="008D1574">
            <w:pPr>
              <w:pStyle w:val="Tabell"/>
              <w:jc w:val="center"/>
              <w:rPr>
                <w:b/>
                <w:szCs w:val="22"/>
              </w:rPr>
            </w:pPr>
          </w:p>
        </w:tc>
        <w:tc>
          <w:tcPr>
            <w:tcW w:w="480" w:type="pct"/>
            <w:tcBorders>
              <w:top w:val="single" w:sz="4" w:space="0" w:color="000000" w:themeColor="text1"/>
              <w:left w:val="single" w:sz="4" w:space="0" w:color="000000" w:themeColor="text1"/>
              <w:bottom w:val="single" w:sz="4" w:space="0" w:color="000000" w:themeColor="text1"/>
            </w:tcBorders>
          </w:tcPr>
          <w:p w14:paraId="430C18F1" w14:textId="77777777" w:rsidR="009857B0" w:rsidRPr="00EB1569" w:rsidRDefault="009857B0"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5A354" w14:textId="77777777" w:rsidR="009857B0" w:rsidRPr="00EB1569" w:rsidRDefault="009857B0">
            <w:pPr>
              <w:pStyle w:val="Tabell"/>
              <w:rPr>
                <w:color w:val="365F91" w:themeColor="accent1" w:themeShade="BF"/>
                <w:szCs w:val="22"/>
              </w:rPr>
            </w:pPr>
          </w:p>
        </w:tc>
      </w:tr>
      <w:tr w:rsidR="00BE3F7A" w:rsidRPr="00EB1569" w14:paraId="68EC3834"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4988A9D8" w14:textId="77777777" w:rsidR="00BE3F7A" w:rsidRPr="00EB1569" w:rsidRDefault="00BE3F7A">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0EE33DD6" w14:textId="532E56C7" w:rsidR="00BE3F7A" w:rsidRPr="00EB1569" w:rsidRDefault="00CD62D9">
            <w:pPr>
              <w:pStyle w:val="Tabell"/>
              <w:rPr>
                <w:b/>
                <w:bCs/>
              </w:rPr>
            </w:pPr>
            <w:r w:rsidRPr="00EB1569">
              <w:rPr>
                <w:b/>
                <w:bCs/>
              </w:rPr>
              <w:t xml:space="preserve">Språk </w:t>
            </w:r>
          </w:p>
          <w:p w14:paraId="1AE89E0F" w14:textId="014A4D82" w:rsidR="00613390" w:rsidRPr="00EB1569" w:rsidRDefault="00486124">
            <w:pPr>
              <w:pStyle w:val="Tabell"/>
            </w:pPr>
            <w:r>
              <w:t>Det er behov for å publisere på ulike språk</w:t>
            </w:r>
            <w:r w:rsidR="007E2865">
              <w:t xml:space="preserve"> </w:t>
            </w:r>
            <w:r w:rsidR="00051C5A">
              <w:t>så effektivt og presist som mulig</w:t>
            </w:r>
            <w:r w:rsidR="006E6919">
              <w:t>, med enkle metoder for besøkende å se innhold på ulike spr</w:t>
            </w:r>
            <w:r w:rsidR="00860C85">
              <w:t>åk</w:t>
            </w:r>
            <w:r w:rsidR="001B7392">
              <w:t>. Minimum Bokmål, nynorsk og engelsk</w:t>
            </w:r>
            <w:r w:rsidR="009568A3">
              <w:t>.</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47013" w14:textId="71BB7D0A" w:rsidR="00BE3F7A" w:rsidRPr="00EB1569" w:rsidRDefault="007E2865">
            <w:pPr>
              <w:pStyle w:val="Tabell"/>
              <w:rPr>
                <w:szCs w:val="22"/>
              </w:rPr>
            </w:pPr>
            <w:r>
              <w:rPr>
                <w:szCs w:val="22"/>
              </w:rPr>
              <w:t>Leverandøren bes beskrive hvilke språk</w:t>
            </w:r>
            <w:r w:rsidR="00051C5A">
              <w:rPr>
                <w:szCs w:val="22"/>
              </w:rPr>
              <w:t xml:space="preserve"> tilbudte tjeneste </w:t>
            </w:r>
            <w:r w:rsidR="00C7198F">
              <w:rPr>
                <w:szCs w:val="22"/>
              </w:rPr>
              <w:t xml:space="preserve">dekker, og hvordan publisering av likt innhold </w:t>
            </w:r>
            <w:r w:rsidR="006E6919">
              <w:rPr>
                <w:szCs w:val="22"/>
              </w:rPr>
              <w:t xml:space="preserve">gjøres </w:t>
            </w:r>
            <w:r w:rsidR="00860C85">
              <w:rPr>
                <w:szCs w:val="22"/>
              </w:rPr>
              <w:t>på tvers av språk</w:t>
            </w:r>
          </w:p>
        </w:tc>
        <w:tc>
          <w:tcPr>
            <w:tcW w:w="267" w:type="pct"/>
            <w:tcBorders>
              <w:top w:val="single" w:sz="4" w:space="0" w:color="000000" w:themeColor="text1"/>
              <w:left w:val="single" w:sz="4" w:space="0" w:color="000000" w:themeColor="text1"/>
              <w:bottom w:val="single" w:sz="4" w:space="0" w:color="000000" w:themeColor="text1"/>
            </w:tcBorders>
          </w:tcPr>
          <w:p w14:paraId="6A4C85CE" w14:textId="611ABE20" w:rsidR="00BE3F7A" w:rsidRPr="00EB1569" w:rsidRDefault="004968DF">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14B6282C" w14:textId="77777777" w:rsidR="00BE3F7A" w:rsidRPr="00EB1569" w:rsidRDefault="00BE3F7A"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EEE3" w14:textId="77777777" w:rsidR="00BE3F7A" w:rsidRPr="00EB1569" w:rsidRDefault="00BE3F7A">
            <w:pPr>
              <w:pStyle w:val="Tabell"/>
              <w:rPr>
                <w:color w:val="0070C0"/>
                <w:szCs w:val="22"/>
              </w:rPr>
            </w:pPr>
          </w:p>
        </w:tc>
      </w:tr>
      <w:tr w:rsidR="00DF0EEE" w:rsidRPr="00EB1569" w14:paraId="0AD1A913"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527C7522" w14:textId="77777777" w:rsidR="00DF0EEE" w:rsidRPr="00EB1569" w:rsidRDefault="00DF0EEE">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11D746BC" w14:textId="77777777" w:rsidR="00DF0EEE" w:rsidRPr="00EB1569" w:rsidRDefault="008457BF">
            <w:pPr>
              <w:pStyle w:val="Tabell"/>
              <w:rPr>
                <w:b/>
                <w:bCs/>
              </w:rPr>
            </w:pPr>
            <w:r w:rsidRPr="00EB1569">
              <w:rPr>
                <w:b/>
                <w:bCs/>
              </w:rPr>
              <w:t xml:space="preserve">Etterlevelse av </w:t>
            </w:r>
            <w:r w:rsidR="002A4255" w:rsidRPr="00EB1569">
              <w:rPr>
                <w:b/>
                <w:bCs/>
              </w:rPr>
              <w:t>lover og regler</w:t>
            </w:r>
          </w:p>
          <w:p w14:paraId="0BA685DA" w14:textId="2EE378AE" w:rsidR="002A4255" w:rsidRPr="00EB1569" w:rsidRDefault="001A0B05">
            <w:pPr>
              <w:pStyle w:val="Tabell"/>
            </w:pPr>
            <w:r w:rsidRPr="001A0B05">
              <w:t>De</w:t>
            </w:r>
            <w:r w:rsidR="00B52A68">
              <w:t xml:space="preserve">n løpende tjenesteleveransen </w:t>
            </w:r>
            <w:r w:rsidR="001731CE">
              <w:t>bør være</w:t>
            </w:r>
            <w:r w:rsidR="00AA4556">
              <w:t xml:space="preserve"> basert på </w:t>
            </w:r>
            <w:r w:rsidR="001731CE">
              <w:t xml:space="preserve">god </w:t>
            </w:r>
            <w:r w:rsidRPr="001A0B05">
              <w:t xml:space="preserve">kompetanse </w:t>
            </w:r>
            <w:r w:rsidR="001731CE">
              <w:t xml:space="preserve">i leverandørkjeden </w:t>
            </w:r>
            <w:r w:rsidR="004456C8">
              <w:t>om</w:t>
            </w:r>
            <w:r w:rsidRPr="001A0B05">
              <w:t xml:space="preserve"> relevante</w:t>
            </w:r>
            <w:r w:rsidR="004456C8">
              <w:t xml:space="preserve"> myndighets</w:t>
            </w:r>
            <w:r w:rsidRPr="001A0B05">
              <w:t>krav</w:t>
            </w:r>
            <w:r w:rsidR="005119C9">
              <w:t xml:space="preserve">, slik at tjenesten </w:t>
            </w:r>
            <w:r w:rsidRPr="001A0B05">
              <w:t>følge</w:t>
            </w:r>
            <w:r w:rsidR="005119C9">
              <w:t>r</w:t>
            </w:r>
            <w:r w:rsidRPr="001A0B05">
              <w:t xml:space="preserve"> utviklingen. For komponenter, funksjonalitet og øvrige deler av løsningen som </w:t>
            </w:r>
            <w:r w:rsidR="002423E7">
              <w:t>L</w:t>
            </w:r>
            <w:r w:rsidRPr="001A0B05">
              <w:t>everandøren utvikler, konfigurerer eller på annen måte har kontroll over, forventes det at disse utformes og forvaltes i samsvar med gjeldende regelverk.</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9B046" w14:textId="3507F5D3" w:rsidR="00DF0EEE" w:rsidRPr="00EB1569" w:rsidRDefault="004968DF">
            <w:pPr>
              <w:pStyle w:val="Tabell"/>
              <w:rPr>
                <w:szCs w:val="22"/>
              </w:rPr>
            </w:pPr>
            <w:r w:rsidRPr="00EB1569">
              <w:rPr>
                <w:szCs w:val="22"/>
              </w:rPr>
              <w:t xml:space="preserve">Leverandøren bes beskrive hvordan </w:t>
            </w:r>
            <w:r w:rsidR="002423E7">
              <w:rPr>
                <w:szCs w:val="22"/>
              </w:rPr>
              <w:t xml:space="preserve">tilbudte tjeneste </w:t>
            </w:r>
            <w:r w:rsidR="002850C3">
              <w:rPr>
                <w:szCs w:val="22"/>
              </w:rPr>
              <w:t xml:space="preserve">sikrer samsvar og </w:t>
            </w:r>
            <w:r w:rsidR="002423E7">
              <w:rPr>
                <w:szCs w:val="22"/>
              </w:rPr>
              <w:t xml:space="preserve">god </w:t>
            </w:r>
            <w:r w:rsidR="00262EA6">
              <w:rPr>
                <w:szCs w:val="22"/>
              </w:rPr>
              <w:t xml:space="preserve">etterlevelse </w:t>
            </w:r>
            <w:r w:rsidR="002850C3">
              <w:rPr>
                <w:szCs w:val="22"/>
              </w:rPr>
              <w:t xml:space="preserve">av gjeldende </w:t>
            </w:r>
            <w:r w:rsidR="00245B87">
              <w:rPr>
                <w:szCs w:val="22"/>
              </w:rPr>
              <w:t>regelverk</w:t>
            </w:r>
            <w:r w:rsidR="00186246">
              <w:rPr>
                <w:szCs w:val="22"/>
              </w:rPr>
              <w:t>.</w:t>
            </w:r>
            <w:r w:rsidR="002850C3">
              <w:rPr>
                <w:szCs w:val="22"/>
              </w:rPr>
              <w:t xml:space="preserve"> </w:t>
            </w:r>
          </w:p>
        </w:tc>
        <w:tc>
          <w:tcPr>
            <w:tcW w:w="267" w:type="pct"/>
            <w:tcBorders>
              <w:top w:val="single" w:sz="4" w:space="0" w:color="000000" w:themeColor="text1"/>
              <w:left w:val="single" w:sz="4" w:space="0" w:color="000000" w:themeColor="text1"/>
              <w:bottom w:val="single" w:sz="4" w:space="0" w:color="000000" w:themeColor="text1"/>
            </w:tcBorders>
          </w:tcPr>
          <w:p w14:paraId="079C2A20" w14:textId="4D42264A" w:rsidR="00DF0EEE" w:rsidRPr="00EB1569" w:rsidRDefault="004968DF">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0D08C60D" w14:textId="77777777" w:rsidR="00DF0EEE" w:rsidRPr="00EB1569" w:rsidRDefault="00DF0EEE"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28B95" w14:textId="77777777" w:rsidR="00DF0EEE" w:rsidRPr="00EB1569" w:rsidRDefault="00DF0EEE">
            <w:pPr>
              <w:pStyle w:val="Tabell"/>
              <w:rPr>
                <w:color w:val="0070C0"/>
                <w:szCs w:val="22"/>
              </w:rPr>
            </w:pPr>
          </w:p>
        </w:tc>
      </w:tr>
      <w:tr w:rsidR="00F142F0" w:rsidRPr="00EB1569" w14:paraId="29958D04"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7E12C790" w14:textId="77777777" w:rsidR="00F142F0" w:rsidRPr="00EB1569" w:rsidRDefault="00F142F0">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2B44C7F6" w14:textId="2F933CC1" w:rsidR="00F142F0" w:rsidRPr="00EB1569" w:rsidRDefault="00CF1956">
            <w:pPr>
              <w:pStyle w:val="Tabell"/>
              <w:rPr>
                <w:b/>
                <w:bCs/>
              </w:rPr>
            </w:pPr>
            <w:r w:rsidRPr="00EB1569">
              <w:rPr>
                <w:b/>
                <w:bCs/>
              </w:rPr>
              <w:t>Skalerbar</w:t>
            </w:r>
            <w:r w:rsidR="00711BE1" w:rsidRPr="00EB1569">
              <w:rPr>
                <w:b/>
                <w:bCs/>
              </w:rPr>
              <w:t xml:space="preserve"> forvaltning</w:t>
            </w:r>
          </w:p>
          <w:p w14:paraId="317ED4E0" w14:textId="5BEE59E2" w:rsidR="00F142F0" w:rsidRPr="00EB1569" w:rsidRDefault="00171DCA">
            <w:pPr>
              <w:pStyle w:val="Tabell"/>
            </w:pPr>
            <w:r w:rsidRPr="00171DCA">
              <w:t xml:space="preserve">Det </w:t>
            </w:r>
            <w:r w:rsidR="00230FCC">
              <w:t>er viktig for Kunden at tjenesten</w:t>
            </w:r>
            <w:r w:rsidRPr="00171DCA">
              <w:t xml:space="preserve"> videreutvikles og skaleres i takt med endrede behov, og legger til rette for en langsiktig og kostnadseffektiv forvaltning</w:t>
            </w:r>
            <w:r w:rsidR="003B7CC8">
              <w:t xml:space="preserve">. </w:t>
            </w:r>
            <w:r w:rsidR="00287FAA">
              <w:t xml:space="preserve">Kunden har behov for </w:t>
            </w:r>
            <w:r w:rsidR="003B7CC8" w:rsidRPr="003B7CC8">
              <w:t>en løsning som gir stor fleksibilitet i hvordan innhold organiseres, presenteres og publiseres. Løsningen må kunne tilpasses endrede behov over tid, uten at dette medfører unødvendig kompleksitet eller omfattende utviklingsarbeid.</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96F10" w14:textId="27771AEB" w:rsidR="00F142F0" w:rsidRPr="00EB1569" w:rsidRDefault="00711BE1">
            <w:pPr>
              <w:pStyle w:val="Tabell"/>
              <w:rPr>
                <w:szCs w:val="22"/>
              </w:rPr>
            </w:pPr>
            <w:r w:rsidRPr="00EB1569">
              <w:rPr>
                <w:szCs w:val="22"/>
              </w:rPr>
              <w:t>Leverandøren bes beskrive hvordan tilbud</w:t>
            </w:r>
            <w:r w:rsidR="00E107A3">
              <w:rPr>
                <w:szCs w:val="22"/>
              </w:rPr>
              <w:t>te tjeneste kan skalere og tilpass</w:t>
            </w:r>
            <w:r w:rsidR="00BE756C">
              <w:rPr>
                <w:szCs w:val="22"/>
              </w:rPr>
              <w:t>es endringer</w:t>
            </w:r>
            <w:r w:rsidR="00964888">
              <w:rPr>
                <w:szCs w:val="22"/>
              </w:rPr>
              <w:t xml:space="preserve"> uten unødvendig kompleksitet og </w:t>
            </w:r>
            <w:r w:rsidR="00A22D4A">
              <w:rPr>
                <w:szCs w:val="22"/>
              </w:rPr>
              <w:t xml:space="preserve">kostbart utviklingsarbeid. </w:t>
            </w:r>
          </w:p>
        </w:tc>
        <w:tc>
          <w:tcPr>
            <w:tcW w:w="267" w:type="pct"/>
            <w:tcBorders>
              <w:top w:val="single" w:sz="4" w:space="0" w:color="000000" w:themeColor="text1"/>
              <w:left w:val="single" w:sz="4" w:space="0" w:color="000000" w:themeColor="text1"/>
              <w:bottom w:val="single" w:sz="4" w:space="0" w:color="000000" w:themeColor="text1"/>
            </w:tcBorders>
          </w:tcPr>
          <w:p w14:paraId="09E6A2EA" w14:textId="2FB01D0C" w:rsidR="00F142F0" w:rsidRPr="00EB1569" w:rsidRDefault="00711BE1">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7004A646" w14:textId="77777777" w:rsidR="00F142F0" w:rsidRPr="00EB1569" w:rsidRDefault="00F142F0"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BBF44" w14:textId="77777777" w:rsidR="00F142F0" w:rsidRPr="00EB1569" w:rsidRDefault="00F142F0">
            <w:pPr>
              <w:pStyle w:val="Tabell"/>
              <w:rPr>
                <w:color w:val="0070C0"/>
                <w:szCs w:val="22"/>
              </w:rPr>
            </w:pPr>
          </w:p>
        </w:tc>
      </w:tr>
      <w:tr w:rsidR="00711BE1" w:rsidRPr="00EB1569" w14:paraId="0630C047"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0E3DBF74" w14:textId="77777777" w:rsidR="00711BE1" w:rsidRPr="00EB1569" w:rsidRDefault="00711BE1">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05EC87F0" w14:textId="145E0929" w:rsidR="00711BE1" w:rsidRPr="00EB1569" w:rsidRDefault="00612D5C">
            <w:pPr>
              <w:pStyle w:val="Tabell"/>
              <w:rPr>
                <w:b/>
                <w:bCs/>
              </w:rPr>
            </w:pPr>
            <w:r w:rsidRPr="00EB1569">
              <w:rPr>
                <w:b/>
                <w:bCs/>
              </w:rPr>
              <w:t>Leverandør</w:t>
            </w:r>
            <w:r w:rsidR="00747459">
              <w:rPr>
                <w:b/>
                <w:bCs/>
              </w:rPr>
              <w:t xml:space="preserve"> u</w:t>
            </w:r>
            <w:r w:rsidRPr="00EB1569">
              <w:rPr>
                <w:b/>
                <w:bCs/>
              </w:rPr>
              <w:t>avhengighet</w:t>
            </w:r>
          </w:p>
          <w:p w14:paraId="71E678D7" w14:textId="1EAB637E" w:rsidR="00711BE1" w:rsidRPr="00EB1569" w:rsidRDefault="008230E4">
            <w:pPr>
              <w:pStyle w:val="Tabell"/>
            </w:pPr>
            <w:r w:rsidRPr="008230E4">
              <w:t xml:space="preserve">Løsningen skal begrense risikoen for leverandørbinding og legge til rette for videreutvikling og </w:t>
            </w:r>
            <w:r w:rsidR="008F583F">
              <w:t>uavhengig</w:t>
            </w:r>
            <w:r w:rsidRPr="008230E4">
              <w:t xml:space="preserve"> forvaltning. Det </w:t>
            </w:r>
            <w:r w:rsidR="008F583F">
              <w:t>bør</w:t>
            </w:r>
            <w:r w:rsidRPr="008230E4">
              <w:t xml:space="preserve"> være mulig å endre eller bytte løsning og leverandør uten uforholdsmessige kostnader eller omfattende tilpasninger.</w:t>
            </w: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6B6AF" w14:textId="5C9D4C8F" w:rsidR="00711BE1" w:rsidRPr="00EB1569" w:rsidRDefault="00D04BBB">
            <w:pPr>
              <w:pStyle w:val="Tabell"/>
              <w:rPr>
                <w:szCs w:val="22"/>
              </w:rPr>
            </w:pPr>
            <w:r w:rsidRPr="00EB1569">
              <w:rPr>
                <w:szCs w:val="22"/>
              </w:rPr>
              <w:t xml:space="preserve">Leverandøren bes beskrive hvordan </w:t>
            </w:r>
            <w:r w:rsidR="00AC0443">
              <w:rPr>
                <w:szCs w:val="22"/>
              </w:rPr>
              <w:t xml:space="preserve">leveransene </w:t>
            </w:r>
            <w:r w:rsidR="0088189C">
              <w:rPr>
                <w:szCs w:val="22"/>
              </w:rPr>
              <w:t xml:space="preserve">gjennomføres </w:t>
            </w:r>
            <w:r w:rsidR="008A5857">
              <w:rPr>
                <w:szCs w:val="22"/>
              </w:rPr>
              <w:t>for å innfri</w:t>
            </w:r>
            <w:r w:rsidR="00666DFE">
              <w:rPr>
                <w:szCs w:val="22"/>
              </w:rPr>
              <w:t xml:space="preserve"> behovet</w:t>
            </w:r>
            <w:r w:rsidR="00CD66DC">
              <w:rPr>
                <w:szCs w:val="22"/>
              </w:rPr>
              <w:t xml:space="preserve">. </w:t>
            </w:r>
          </w:p>
        </w:tc>
        <w:tc>
          <w:tcPr>
            <w:tcW w:w="267" w:type="pct"/>
            <w:tcBorders>
              <w:top w:val="single" w:sz="4" w:space="0" w:color="000000" w:themeColor="text1"/>
              <w:left w:val="single" w:sz="4" w:space="0" w:color="000000" w:themeColor="text1"/>
              <w:bottom w:val="single" w:sz="4" w:space="0" w:color="000000" w:themeColor="text1"/>
            </w:tcBorders>
          </w:tcPr>
          <w:p w14:paraId="498B24AD" w14:textId="37C72058" w:rsidR="00711BE1" w:rsidRPr="00EB1569" w:rsidRDefault="00D04BBB">
            <w:pPr>
              <w:pStyle w:val="Tabell"/>
              <w:jc w:val="center"/>
              <w:rPr>
                <w:b/>
                <w:szCs w:val="22"/>
              </w:rPr>
            </w:pPr>
            <w:r w:rsidRPr="00EB1569">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7A0AD729" w14:textId="77777777" w:rsidR="00711BE1" w:rsidRPr="00EB1569" w:rsidRDefault="00711BE1"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D49B1" w14:textId="77777777" w:rsidR="00711BE1" w:rsidRPr="00EB1569" w:rsidRDefault="00711BE1">
            <w:pPr>
              <w:pStyle w:val="Tabell"/>
              <w:rPr>
                <w:color w:val="0070C0"/>
                <w:szCs w:val="22"/>
              </w:rPr>
            </w:pPr>
          </w:p>
        </w:tc>
      </w:tr>
      <w:tr w:rsidR="00666DFE" w:rsidRPr="00EB1569" w14:paraId="3AFD89EF" w14:textId="77777777" w:rsidTr="22B9BCA2">
        <w:trPr>
          <w:cantSplit/>
        </w:trPr>
        <w:tc>
          <w:tcPr>
            <w:tcW w:w="389" w:type="pct"/>
            <w:tcBorders>
              <w:top w:val="single" w:sz="4" w:space="0" w:color="000000" w:themeColor="text1"/>
              <w:left w:val="single" w:sz="4" w:space="0" w:color="000000" w:themeColor="text1"/>
              <w:bottom w:val="single" w:sz="4" w:space="0" w:color="000000" w:themeColor="text1"/>
            </w:tcBorders>
          </w:tcPr>
          <w:p w14:paraId="0AB297C5" w14:textId="77777777" w:rsidR="00666DFE" w:rsidRPr="00EB1569" w:rsidRDefault="00666DFE">
            <w:pPr>
              <w:pStyle w:val="Overskrift3"/>
              <w:keepNext w:val="0"/>
              <w:widowControl/>
              <w:spacing w:before="40" w:line="240" w:lineRule="auto"/>
            </w:pPr>
          </w:p>
        </w:tc>
        <w:tc>
          <w:tcPr>
            <w:tcW w:w="1317" w:type="pct"/>
            <w:tcBorders>
              <w:top w:val="single" w:sz="4" w:space="0" w:color="000000" w:themeColor="text1"/>
              <w:left w:val="single" w:sz="4" w:space="0" w:color="000000" w:themeColor="text1"/>
              <w:bottom w:val="single" w:sz="4" w:space="0" w:color="000000" w:themeColor="text1"/>
            </w:tcBorders>
          </w:tcPr>
          <w:p w14:paraId="43FD4CCD" w14:textId="4A03A8A8" w:rsidR="00666DFE" w:rsidRDefault="007076D1">
            <w:pPr>
              <w:pStyle w:val="Tabell"/>
              <w:rPr>
                <w:b/>
                <w:bCs/>
              </w:rPr>
            </w:pPr>
            <w:r>
              <w:rPr>
                <w:b/>
                <w:bCs/>
              </w:rPr>
              <w:t xml:space="preserve">Moderne og fremtidsrettet </w:t>
            </w:r>
          </w:p>
          <w:p w14:paraId="4EAE3B1E" w14:textId="1AA09428" w:rsidR="00D55AB2" w:rsidRDefault="00FC23CD">
            <w:pPr>
              <w:pStyle w:val="Tabell"/>
            </w:pPr>
            <w:r w:rsidRPr="00F5680E">
              <w:t xml:space="preserve">Det er ønskelig at tjenesten </w:t>
            </w:r>
            <w:r w:rsidR="00D55AB2" w:rsidRPr="00F5680E">
              <w:t xml:space="preserve">videreutvikles i takt med </w:t>
            </w:r>
            <w:r w:rsidR="00401580" w:rsidRPr="00F5680E">
              <w:t xml:space="preserve">relevant </w:t>
            </w:r>
            <w:r w:rsidR="00D55AB2" w:rsidRPr="00F5680E">
              <w:t>teknologisk utvikling og</w:t>
            </w:r>
            <w:r w:rsidR="00CC0B32" w:rsidRPr="00F5680E">
              <w:t xml:space="preserve"> oppdateres </w:t>
            </w:r>
            <w:r w:rsidR="00401580" w:rsidRPr="00F5680E">
              <w:t>fortløpende</w:t>
            </w:r>
            <w:r w:rsidR="00D55AB2" w:rsidRPr="00F5680E">
              <w:t>. Løsningen bør være fleksibel og bygge på åpne standarder samt tilby gode integrasjonsmuligheter, slik at nye tjenester og funksjonalitet kan tas i bruk uten omfattende ombygging. Vi ønsker en plattform som legger til rette for automatisering og fremtidig bruk av kunstig intelligens der dette gir verdi.</w:t>
            </w:r>
          </w:p>
          <w:p w14:paraId="00751073" w14:textId="77777777" w:rsidR="007076D1" w:rsidRPr="007076D1" w:rsidRDefault="007076D1">
            <w:pPr>
              <w:pStyle w:val="Tabell"/>
            </w:pPr>
          </w:p>
        </w:tc>
        <w:tc>
          <w:tcPr>
            <w:tcW w:w="10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258DB" w14:textId="76515250" w:rsidR="00666DFE" w:rsidRDefault="00B90886">
            <w:pPr>
              <w:pStyle w:val="Tabell"/>
              <w:rPr>
                <w:szCs w:val="22"/>
              </w:rPr>
            </w:pPr>
            <w:r>
              <w:rPr>
                <w:szCs w:val="22"/>
              </w:rPr>
              <w:t>Leverandøren bes beskrive</w:t>
            </w:r>
            <w:r w:rsidR="002136D1">
              <w:rPr>
                <w:szCs w:val="22"/>
              </w:rPr>
              <w:t xml:space="preserve"> egenskaper i </w:t>
            </w:r>
            <w:r w:rsidR="00C21CA9">
              <w:rPr>
                <w:szCs w:val="22"/>
              </w:rPr>
              <w:t xml:space="preserve">dagens </w:t>
            </w:r>
            <w:r w:rsidR="002136D1">
              <w:rPr>
                <w:szCs w:val="22"/>
              </w:rPr>
              <w:t xml:space="preserve">tjenesten og </w:t>
            </w:r>
            <w:r w:rsidR="0012077A">
              <w:rPr>
                <w:szCs w:val="22"/>
              </w:rPr>
              <w:t xml:space="preserve">skille </w:t>
            </w:r>
            <w:r w:rsidR="00904F6D">
              <w:rPr>
                <w:szCs w:val="22"/>
              </w:rPr>
              <w:t>det fra</w:t>
            </w:r>
            <w:r w:rsidR="008146A9">
              <w:rPr>
                <w:szCs w:val="22"/>
              </w:rPr>
              <w:t xml:space="preserve"> </w:t>
            </w:r>
            <w:r w:rsidR="00122B15">
              <w:rPr>
                <w:szCs w:val="22"/>
              </w:rPr>
              <w:t xml:space="preserve">planlagt utvikling. </w:t>
            </w:r>
          </w:p>
          <w:p w14:paraId="683E81CD" w14:textId="77777777" w:rsidR="008F7858" w:rsidRDefault="008F7858" w:rsidP="008F7858">
            <w:pPr>
              <w:pStyle w:val="Tabell"/>
            </w:pPr>
            <w:r>
              <w:t>Beskrivelsen bør omfatte:</w:t>
            </w:r>
          </w:p>
          <w:p w14:paraId="4106735C" w14:textId="18E12835" w:rsidR="008F7858" w:rsidRDefault="008F7858" w:rsidP="00035EDD">
            <w:pPr>
              <w:pStyle w:val="Tabell"/>
              <w:numPr>
                <w:ilvl w:val="0"/>
                <w:numId w:val="29"/>
              </w:numPr>
              <w:ind w:left="220" w:hanging="217"/>
            </w:pPr>
            <w:r>
              <w:t>innebygd eller integrerbar støtte for KI-baserte funksjoner, slik som språkvask, strukturering av innhold, analyse med mer</w:t>
            </w:r>
          </w:p>
          <w:p w14:paraId="2F845AC1" w14:textId="3109903E" w:rsidR="008F7858" w:rsidRDefault="008F7858" w:rsidP="00035EDD">
            <w:pPr>
              <w:pStyle w:val="Tabell"/>
              <w:numPr>
                <w:ilvl w:val="0"/>
                <w:numId w:val="29"/>
              </w:numPr>
              <w:ind w:left="220" w:hanging="217"/>
            </w:pPr>
            <w:r>
              <w:t>åpen og API-basert</w:t>
            </w:r>
          </w:p>
          <w:p w14:paraId="039A58C9" w14:textId="56EF6959" w:rsidR="008F7858" w:rsidRDefault="008F7858" w:rsidP="00035EDD">
            <w:pPr>
              <w:pStyle w:val="Tabell"/>
              <w:numPr>
                <w:ilvl w:val="0"/>
                <w:numId w:val="29"/>
              </w:numPr>
              <w:ind w:left="220" w:hanging="217"/>
            </w:pPr>
            <w:r>
              <w:t>automatisering av arbeidsprosesser</w:t>
            </w:r>
          </w:p>
          <w:p w14:paraId="534CD31C" w14:textId="39A95878" w:rsidR="008F7858" w:rsidRDefault="008F7858" w:rsidP="00035EDD">
            <w:pPr>
              <w:pStyle w:val="Tabell"/>
              <w:numPr>
                <w:ilvl w:val="0"/>
                <w:numId w:val="29"/>
              </w:numPr>
              <w:ind w:left="220" w:hanging="217"/>
            </w:pPr>
            <w:r>
              <w:t>kan utvides med ny funksjonalitet uten omfattende oppgradering (av leverandøren selv eller av tredjeparter gjennom standardiserte grensesnitt, tillegg eller integrasjoner)</w:t>
            </w:r>
          </w:p>
          <w:p w14:paraId="454BCCF0" w14:textId="30B3C4F8" w:rsidR="008F7858" w:rsidRPr="00676B08" w:rsidRDefault="008F7858" w:rsidP="00035EDD">
            <w:pPr>
              <w:pStyle w:val="Tabell"/>
              <w:numPr>
                <w:ilvl w:val="0"/>
                <w:numId w:val="29"/>
              </w:numPr>
              <w:ind w:left="220" w:hanging="217"/>
            </w:pPr>
            <w:r>
              <w:t>om leverandøren har en dokumentert produktstrategi og veikart for videreutvikling</w:t>
            </w:r>
          </w:p>
          <w:p w14:paraId="2604C1E1" w14:textId="25CD86B6" w:rsidR="008F7858" w:rsidRPr="00EB1569" w:rsidRDefault="008F7858">
            <w:pPr>
              <w:pStyle w:val="Tabell"/>
              <w:rPr>
                <w:szCs w:val="22"/>
              </w:rPr>
            </w:pPr>
          </w:p>
        </w:tc>
        <w:tc>
          <w:tcPr>
            <w:tcW w:w="267" w:type="pct"/>
            <w:tcBorders>
              <w:top w:val="single" w:sz="4" w:space="0" w:color="000000" w:themeColor="text1"/>
              <w:left w:val="single" w:sz="4" w:space="0" w:color="000000" w:themeColor="text1"/>
              <w:bottom w:val="single" w:sz="4" w:space="0" w:color="000000" w:themeColor="text1"/>
            </w:tcBorders>
          </w:tcPr>
          <w:p w14:paraId="1F8E8DC3" w14:textId="17C1A0E8" w:rsidR="00666DFE" w:rsidRPr="00EB1569" w:rsidRDefault="009D60A0">
            <w:pPr>
              <w:pStyle w:val="Tabell"/>
              <w:jc w:val="center"/>
              <w:rPr>
                <w:b/>
                <w:szCs w:val="22"/>
              </w:rPr>
            </w:pPr>
            <w:r>
              <w:rPr>
                <w:b/>
                <w:szCs w:val="22"/>
              </w:rPr>
              <w:t>B</w:t>
            </w:r>
          </w:p>
        </w:tc>
        <w:tc>
          <w:tcPr>
            <w:tcW w:w="480" w:type="pct"/>
            <w:tcBorders>
              <w:top w:val="single" w:sz="4" w:space="0" w:color="000000" w:themeColor="text1"/>
              <w:left w:val="single" w:sz="4" w:space="0" w:color="000000" w:themeColor="text1"/>
              <w:bottom w:val="single" w:sz="4" w:space="0" w:color="000000" w:themeColor="text1"/>
            </w:tcBorders>
          </w:tcPr>
          <w:p w14:paraId="3AE13996" w14:textId="77777777" w:rsidR="00666DFE" w:rsidRPr="00EB1569" w:rsidRDefault="00666DFE" w:rsidP="00D57CFF">
            <w:pPr>
              <w:pStyle w:val="Tabell"/>
              <w:jc w:val="center"/>
              <w:rPr>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AF31D" w14:textId="77777777" w:rsidR="00666DFE" w:rsidRPr="00EB1569" w:rsidRDefault="00666DFE">
            <w:pPr>
              <w:pStyle w:val="Tabell"/>
              <w:rPr>
                <w:color w:val="0070C0"/>
                <w:szCs w:val="22"/>
              </w:rPr>
            </w:pPr>
          </w:p>
        </w:tc>
      </w:tr>
    </w:tbl>
    <w:p w14:paraId="12A9B6A3" w14:textId="77777777" w:rsidR="001D1497" w:rsidRDefault="001D1497"/>
    <w:p w14:paraId="37525A5A" w14:textId="77777777" w:rsidR="001D1497" w:rsidRDefault="001D1497"/>
    <w:p w14:paraId="3E7482BC" w14:textId="77777777" w:rsidR="001D1497" w:rsidRDefault="001D1497"/>
    <w:p w14:paraId="526B7B08" w14:textId="77777777" w:rsidR="001D1497" w:rsidRDefault="001D1497"/>
    <w:tbl>
      <w:tblPr>
        <w:tblStyle w:val="Tabellrutenett"/>
        <w:tblW w:w="0" w:type="auto"/>
        <w:tblLook w:val="04A0" w:firstRow="1" w:lastRow="0" w:firstColumn="1" w:lastColumn="0" w:noHBand="0" w:noVBand="1"/>
      </w:tblPr>
      <w:tblGrid>
        <w:gridCol w:w="5098"/>
        <w:gridCol w:w="8180"/>
      </w:tblGrid>
      <w:tr w:rsidR="008F7858" w:rsidRPr="00EB1569" w14:paraId="2BAB4C1D" w14:textId="77777777">
        <w:trPr>
          <w:gridAfter w:val="1"/>
          <w:wAfter w:w="8180" w:type="dxa"/>
          <w:cantSplit/>
          <w:tblHeader/>
        </w:trPr>
        <w:tc>
          <w:tcPr>
            <w:tcW w:w="5098" w:type="dxa"/>
            <w:shd w:val="clear" w:color="auto" w:fill="FFF2CC"/>
          </w:tcPr>
          <w:p w14:paraId="61E86659" w14:textId="44CCB3E7" w:rsidR="008F7858" w:rsidRPr="00EB1569" w:rsidRDefault="008F7858">
            <w:pPr>
              <w:snapToGrid w:val="0"/>
            </w:pPr>
            <w:r w:rsidRPr="00EB1569">
              <w:rPr>
                <w:b/>
                <w:szCs w:val="22"/>
              </w:rPr>
              <w:t xml:space="preserve">Leverandørens utfyllende besvarelse av </w:t>
            </w:r>
            <w:r w:rsidRPr="008554AD">
              <w:rPr>
                <w:b/>
                <w:szCs w:val="22"/>
              </w:rPr>
              <w:t>krav</w:t>
            </w:r>
            <w:r w:rsidR="00BA73E8">
              <w:rPr>
                <w:b/>
                <w:szCs w:val="22"/>
              </w:rPr>
              <w:t xml:space="preserve"> 3.1.16</w:t>
            </w:r>
          </w:p>
        </w:tc>
      </w:tr>
      <w:tr w:rsidR="008F7858" w:rsidRPr="00EB1569" w14:paraId="7E078817" w14:textId="77777777">
        <w:tc>
          <w:tcPr>
            <w:tcW w:w="13278" w:type="dxa"/>
            <w:gridSpan w:val="2"/>
          </w:tcPr>
          <w:p w14:paraId="6593AE9A" w14:textId="77777777" w:rsidR="008F7858" w:rsidRPr="00EB1569" w:rsidRDefault="008F7858"/>
          <w:p w14:paraId="6D9E4161" w14:textId="77777777" w:rsidR="008F7858" w:rsidRPr="00EB1569" w:rsidRDefault="008F7858"/>
          <w:p w14:paraId="6B3F149B" w14:textId="77777777" w:rsidR="008F7858" w:rsidRPr="00EB1569" w:rsidRDefault="008F7858"/>
          <w:p w14:paraId="6E066D93" w14:textId="77777777" w:rsidR="008F7858" w:rsidRPr="00EB1569" w:rsidRDefault="008F7858"/>
          <w:p w14:paraId="07A69691" w14:textId="77777777" w:rsidR="008F7858" w:rsidRPr="00EB1569" w:rsidRDefault="008F7858"/>
          <w:p w14:paraId="1CEAFD63" w14:textId="77777777" w:rsidR="008F7858" w:rsidRPr="00EB1569" w:rsidRDefault="008F7858"/>
        </w:tc>
      </w:tr>
    </w:tbl>
    <w:p w14:paraId="66134254" w14:textId="77777777" w:rsidR="00EC42C9" w:rsidRDefault="00EC42C9" w:rsidP="006C2F6E"/>
    <w:p w14:paraId="719B9D15" w14:textId="77777777" w:rsidR="00F361CA" w:rsidRDefault="00F361CA" w:rsidP="006C2F6E"/>
    <w:p w14:paraId="5DF75F12" w14:textId="76072A47" w:rsidR="008F7858" w:rsidRDefault="008F7858">
      <w:pPr>
        <w:widowControl/>
        <w:spacing w:line="240" w:lineRule="auto"/>
        <w:jc w:val="left"/>
      </w:pPr>
      <w:r>
        <w:br w:type="page"/>
      </w:r>
    </w:p>
    <w:p w14:paraId="0BEDD67D" w14:textId="77777777" w:rsidR="008F7858" w:rsidRDefault="008F7858" w:rsidP="006C2F6E"/>
    <w:p w14:paraId="3AD39AAC" w14:textId="6A54A793" w:rsidR="00123618" w:rsidRPr="00EB1569" w:rsidRDefault="00AF5EDF" w:rsidP="00123618">
      <w:pPr>
        <w:pStyle w:val="Overskrift1"/>
        <w:widowControl/>
        <w:spacing w:after="60" w:line="240" w:lineRule="auto"/>
        <w:jc w:val="left"/>
      </w:pPr>
      <w:bookmarkStart w:id="12" w:name="_Toc237347793"/>
      <w:r w:rsidRPr="00EB1569">
        <w:t>Bruksscenarier</w:t>
      </w:r>
      <w:bookmarkEnd w:id="12"/>
      <w:r w:rsidRPr="00EB1569">
        <w:t xml:space="preserve"> </w:t>
      </w:r>
    </w:p>
    <w:p w14:paraId="39853136" w14:textId="288CCAAA" w:rsidR="00AF5EDF" w:rsidRPr="00EB1569" w:rsidRDefault="009134C3" w:rsidP="00AF5EDF">
      <w:r w:rsidRPr="00EB1569">
        <w:t xml:space="preserve">Dette kapittelet beskriver </w:t>
      </w:r>
      <w:r w:rsidR="006F3E04" w:rsidRPr="00EB1569">
        <w:t xml:space="preserve">noen utvalgte </w:t>
      </w:r>
      <w:r w:rsidRPr="00EB1569">
        <w:t xml:space="preserve">bruksscenarier </w:t>
      </w:r>
      <w:r w:rsidR="005B5857" w:rsidRPr="00EB1569">
        <w:t xml:space="preserve">med tilhørende </w:t>
      </w:r>
      <w:r w:rsidR="002E6B1E" w:rsidRPr="00EB1569">
        <w:t xml:space="preserve">krav </w:t>
      </w:r>
      <w:r w:rsidR="00161DDE" w:rsidRPr="00EB1569">
        <w:t>der</w:t>
      </w:r>
      <w:r w:rsidR="003F703A" w:rsidRPr="00EB1569">
        <w:t xml:space="preserve"> Leverandøren bes besvare </w:t>
      </w:r>
      <w:r w:rsidR="00661C31" w:rsidRPr="00EB1569">
        <w:t xml:space="preserve">hvordan </w:t>
      </w:r>
      <w:r w:rsidR="00161DDE" w:rsidRPr="00EB1569">
        <w:t>tilbudet løser det enkelte scenari</w:t>
      </w:r>
      <w:r w:rsidR="0087518E" w:rsidRPr="00EB1569">
        <w:t>o</w:t>
      </w:r>
      <w:r w:rsidR="00161DDE" w:rsidRPr="00EB1569">
        <w:t xml:space="preserve">. </w:t>
      </w:r>
      <w:r w:rsidR="0027702A" w:rsidRPr="00EB1569">
        <w:t xml:space="preserve">Scenariene er aktuelle for demonstrasjon og </w:t>
      </w:r>
      <w:r w:rsidR="00E31C3E" w:rsidRPr="00EB1569">
        <w:t xml:space="preserve">det er derfor viktig at leverandøren besvarer om </w:t>
      </w:r>
      <w:r w:rsidR="00C6653B" w:rsidRPr="00EB1569">
        <w:t>scenariet kan demonstreres eller ikke.</w:t>
      </w:r>
    </w:p>
    <w:p w14:paraId="01A2C144" w14:textId="3ED494AC" w:rsidR="001A4BB2" w:rsidRPr="00EB1569" w:rsidRDefault="00C6653B" w:rsidP="00AF5EDF">
      <w:r w:rsidRPr="00EB1569">
        <w:t xml:space="preserve">Både skriftlig besvarelse og demonstrasjon </w:t>
      </w:r>
      <w:r w:rsidR="007D26BE">
        <w:t>av bruksscenari</w:t>
      </w:r>
      <w:r w:rsidR="00546C5A">
        <w:t xml:space="preserve">er </w:t>
      </w:r>
      <w:r w:rsidRPr="00EB1569">
        <w:t xml:space="preserve">vil </w:t>
      </w:r>
      <w:r w:rsidR="002039A3" w:rsidRPr="00EB1569">
        <w:t xml:space="preserve">være gjenstand for </w:t>
      </w:r>
      <w:r w:rsidRPr="00EB1569">
        <w:t>evaluering av tilbude</w:t>
      </w:r>
      <w:r w:rsidR="002039A3" w:rsidRPr="00EB1569">
        <w:t>ne.</w:t>
      </w:r>
    </w:p>
    <w:p w14:paraId="33B599E3" w14:textId="5E44BB87" w:rsidR="00123618" w:rsidRPr="00EB1569" w:rsidRDefault="0068623D" w:rsidP="0068623D">
      <w:pPr>
        <w:pStyle w:val="Overskrift2"/>
        <w:rPr>
          <w:lang w:val="nb-NO"/>
        </w:rPr>
      </w:pPr>
      <w:r w:rsidRPr="00EB1569">
        <w:rPr>
          <w:lang w:val="nb-NO"/>
        </w:rPr>
        <w:t>Krav til besvarelse av bruksscenarier</w:t>
      </w:r>
    </w:p>
    <w:tbl>
      <w:tblPr>
        <w:tblW w:w="4858" w:type="pct"/>
        <w:tblLayout w:type="fixed"/>
        <w:tblLook w:val="0000" w:firstRow="0" w:lastRow="0" w:firstColumn="0" w:lastColumn="0" w:noHBand="0" w:noVBand="0"/>
      </w:tblPr>
      <w:tblGrid>
        <w:gridCol w:w="777"/>
        <w:gridCol w:w="3753"/>
        <w:gridCol w:w="5247"/>
        <w:gridCol w:w="709"/>
        <w:gridCol w:w="1276"/>
        <w:gridCol w:w="1415"/>
      </w:tblGrid>
      <w:tr w:rsidR="00123618" w:rsidRPr="00EB1569" w14:paraId="15E8A68B" w14:textId="77777777" w:rsidTr="22B9BCA2">
        <w:trPr>
          <w:cantSplit/>
          <w:tblHeader/>
        </w:trPr>
        <w:tc>
          <w:tcPr>
            <w:tcW w:w="3979"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8DD5B07" w14:textId="63736597" w:rsidR="00123618" w:rsidRPr="00EB1569" w:rsidRDefault="00123618" w:rsidP="00417D97">
            <w:pPr>
              <w:snapToGrid w:val="0"/>
              <w:rPr>
                <w:b/>
                <w:szCs w:val="22"/>
              </w:rPr>
            </w:pPr>
            <w:r w:rsidRPr="00EB1569">
              <w:rPr>
                <w:b/>
                <w:szCs w:val="22"/>
              </w:rPr>
              <w:t>Kundens krav</w:t>
            </w:r>
            <w:r w:rsidR="005145A7" w:rsidRPr="00EB1569">
              <w:rPr>
                <w:b/>
                <w:szCs w:val="22"/>
              </w:rPr>
              <w:t xml:space="preserve"> til bruksscenarier</w:t>
            </w:r>
          </w:p>
        </w:tc>
        <w:tc>
          <w:tcPr>
            <w:tcW w:w="102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3EF9F2E9" w14:textId="77777777" w:rsidR="00123618" w:rsidRPr="00EB1569" w:rsidRDefault="00123618" w:rsidP="00417D97">
            <w:pPr>
              <w:snapToGrid w:val="0"/>
              <w:rPr>
                <w:b/>
                <w:szCs w:val="22"/>
              </w:rPr>
            </w:pPr>
            <w:r w:rsidRPr="00EB1569">
              <w:rPr>
                <w:b/>
                <w:szCs w:val="22"/>
              </w:rPr>
              <w:t>Leverandørens besvarelse</w:t>
            </w:r>
          </w:p>
        </w:tc>
      </w:tr>
      <w:tr w:rsidR="00E72F0E" w:rsidRPr="00EB1569" w14:paraId="391294EB" w14:textId="77777777" w:rsidTr="22B9BCA2">
        <w:trPr>
          <w:cantSplit/>
          <w:tblHeader/>
        </w:trPr>
        <w:tc>
          <w:tcPr>
            <w:tcW w:w="295"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1949EA6E" w14:textId="77777777" w:rsidR="00E72F0E" w:rsidRPr="00EB1569" w:rsidRDefault="00E72F0E" w:rsidP="00417D97">
            <w:pPr>
              <w:snapToGrid w:val="0"/>
              <w:rPr>
                <w:b/>
                <w:szCs w:val="22"/>
              </w:rPr>
            </w:pPr>
            <w:r w:rsidRPr="00EB1569">
              <w:rPr>
                <w:b/>
                <w:szCs w:val="22"/>
              </w:rPr>
              <w:t>Nr</w:t>
            </w:r>
          </w:p>
        </w:tc>
        <w:tc>
          <w:tcPr>
            <w:tcW w:w="1424"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3B33FD3" w14:textId="77777777" w:rsidR="00E72F0E" w:rsidRPr="00EB1569" w:rsidRDefault="00E72F0E" w:rsidP="00417D97">
            <w:pPr>
              <w:snapToGrid w:val="0"/>
              <w:rPr>
                <w:b/>
                <w:szCs w:val="22"/>
              </w:rPr>
            </w:pPr>
            <w:r w:rsidRPr="00EB1569">
              <w:rPr>
                <w:b/>
                <w:szCs w:val="22"/>
              </w:rPr>
              <w:t>Beskrivelse</w:t>
            </w:r>
          </w:p>
        </w:tc>
        <w:tc>
          <w:tcPr>
            <w:tcW w:w="19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EA44E87" w14:textId="79B1D5EB" w:rsidR="00E72F0E" w:rsidRPr="00EB1569" w:rsidRDefault="00867CB2" w:rsidP="00417D97">
            <w:pPr>
              <w:snapToGrid w:val="0"/>
              <w:rPr>
                <w:b/>
                <w:szCs w:val="22"/>
              </w:rPr>
            </w:pPr>
            <w:r w:rsidRPr="00EB1569">
              <w:rPr>
                <w:b/>
                <w:szCs w:val="22"/>
              </w:rPr>
              <w:t>D</w:t>
            </w:r>
            <w:r w:rsidR="00E72F0E" w:rsidRPr="00EB1569">
              <w:rPr>
                <w:b/>
                <w:szCs w:val="22"/>
              </w:rPr>
              <w:t>okumentasjon</w:t>
            </w:r>
            <w:r w:rsidRPr="00EB1569">
              <w:rPr>
                <w:b/>
                <w:szCs w:val="22"/>
              </w:rPr>
              <w:t>skrav</w:t>
            </w:r>
          </w:p>
        </w:tc>
        <w:tc>
          <w:tcPr>
            <w:tcW w:w="269"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106578D2" w14:textId="77777777" w:rsidR="00E72F0E" w:rsidRPr="00EB1569" w:rsidRDefault="00E72F0E" w:rsidP="00417D97">
            <w:pPr>
              <w:snapToGrid w:val="0"/>
              <w:rPr>
                <w:b/>
                <w:szCs w:val="22"/>
              </w:rPr>
            </w:pPr>
            <w:r w:rsidRPr="00EB1569">
              <w:rPr>
                <w:b/>
                <w:szCs w:val="22"/>
              </w:rPr>
              <w:t>Type krav</w:t>
            </w:r>
          </w:p>
          <w:p w14:paraId="1FD8D9B9" w14:textId="77777777" w:rsidR="00E72F0E" w:rsidRPr="00EB1569" w:rsidRDefault="00E72F0E" w:rsidP="00417D97">
            <w:pPr>
              <w:rPr>
                <w:b/>
                <w:szCs w:val="22"/>
              </w:rPr>
            </w:pPr>
          </w:p>
        </w:tc>
        <w:tc>
          <w:tcPr>
            <w:tcW w:w="48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cPr>
          <w:p w14:paraId="5D2541FB" w14:textId="4599587C" w:rsidR="00E72F0E" w:rsidRPr="00EB1569" w:rsidRDefault="00162916" w:rsidP="00417D97">
            <w:pPr>
              <w:snapToGrid w:val="0"/>
              <w:rPr>
                <w:b/>
                <w:szCs w:val="22"/>
              </w:rPr>
            </w:pPr>
            <w:r>
              <w:rPr>
                <w:b/>
                <w:szCs w:val="22"/>
              </w:rPr>
              <w:t>Innfris</w:t>
            </w:r>
          </w:p>
          <w:p w14:paraId="1F3DF9D7" w14:textId="7B548518" w:rsidR="00E72F0E" w:rsidRPr="00EB1569" w:rsidRDefault="00E72F0E" w:rsidP="00417D97">
            <w:pPr>
              <w:rPr>
                <w:b/>
                <w:szCs w:val="22"/>
              </w:rPr>
            </w:pPr>
            <w:r w:rsidRPr="00EB1569">
              <w:rPr>
                <w:b/>
                <w:szCs w:val="22"/>
              </w:rPr>
              <w:t>(Ja/Nei/</w:t>
            </w:r>
            <w:r w:rsidR="00051A22">
              <w:rPr>
                <w:b/>
                <w:szCs w:val="22"/>
              </w:rPr>
              <w:t xml:space="preserve"> </w:t>
            </w:r>
            <w:r w:rsidRPr="00EB1569">
              <w:rPr>
                <w:b/>
                <w:szCs w:val="22"/>
              </w:rPr>
              <w:t>Delvis)</w:t>
            </w:r>
          </w:p>
        </w:tc>
        <w:tc>
          <w:tcPr>
            <w:tcW w:w="537" w:type="pct"/>
            <w:tcBorders>
              <w:top w:val="single" w:sz="4" w:space="0" w:color="auto"/>
              <w:left w:val="single" w:sz="4" w:space="0" w:color="auto"/>
              <w:bottom w:val="single" w:sz="4" w:space="0" w:color="000000" w:themeColor="text1"/>
              <w:right w:val="single" w:sz="4" w:space="0" w:color="auto"/>
            </w:tcBorders>
            <w:shd w:val="clear" w:color="auto" w:fill="FFF2CC"/>
          </w:tcPr>
          <w:p w14:paraId="7F8D66DB" w14:textId="7566944F" w:rsidR="00E72F0E" w:rsidRPr="00EB1569" w:rsidRDefault="00051A22" w:rsidP="00417D97">
            <w:pPr>
              <w:snapToGrid w:val="0"/>
              <w:jc w:val="left"/>
              <w:rPr>
                <w:b/>
                <w:szCs w:val="22"/>
              </w:rPr>
            </w:pPr>
            <w:r>
              <w:rPr>
                <w:b/>
                <w:szCs w:val="22"/>
              </w:rPr>
              <w:t>Demo</w:t>
            </w:r>
            <w:r w:rsidR="00E72F0E" w:rsidRPr="00EB1569">
              <w:rPr>
                <w:b/>
                <w:szCs w:val="22"/>
              </w:rPr>
              <w:t>? (J</w:t>
            </w:r>
            <w:r w:rsidR="00C20081" w:rsidRPr="00EB1569">
              <w:rPr>
                <w:b/>
                <w:szCs w:val="22"/>
              </w:rPr>
              <w:t>a</w:t>
            </w:r>
            <w:r w:rsidR="00E72F0E" w:rsidRPr="00EB1569">
              <w:rPr>
                <w:b/>
                <w:szCs w:val="22"/>
              </w:rPr>
              <w:t>/N</w:t>
            </w:r>
            <w:r w:rsidR="00C20081" w:rsidRPr="00EB1569">
              <w:rPr>
                <w:b/>
                <w:szCs w:val="22"/>
              </w:rPr>
              <w:t>ei/</w:t>
            </w:r>
            <w:r>
              <w:rPr>
                <w:b/>
                <w:szCs w:val="22"/>
              </w:rPr>
              <w:t xml:space="preserve"> </w:t>
            </w:r>
            <w:r w:rsidR="00C20081" w:rsidRPr="00EB1569">
              <w:rPr>
                <w:b/>
                <w:szCs w:val="22"/>
              </w:rPr>
              <w:t>Delvis</w:t>
            </w:r>
            <w:r w:rsidR="00E72F0E" w:rsidRPr="00EB1569">
              <w:rPr>
                <w:b/>
                <w:szCs w:val="22"/>
              </w:rPr>
              <w:t>)</w:t>
            </w:r>
          </w:p>
        </w:tc>
      </w:tr>
      <w:tr w:rsidR="00E72F0E" w:rsidRPr="00EB1569" w14:paraId="572389B6" w14:textId="77777777" w:rsidTr="22B9BCA2">
        <w:trPr>
          <w:cantSplit/>
        </w:trPr>
        <w:tc>
          <w:tcPr>
            <w:tcW w:w="295" w:type="pct"/>
            <w:tcBorders>
              <w:top w:val="single" w:sz="4" w:space="0" w:color="000000" w:themeColor="text1"/>
              <w:left w:val="single" w:sz="4" w:space="0" w:color="000000" w:themeColor="text1"/>
              <w:bottom w:val="single" w:sz="4" w:space="0" w:color="000000" w:themeColor="text1"/>
            </w:tcBorders>
          </w:tcPr>
          <w:p w14:paraId="18E7BD89" w14:textId="77777777" w:rsidR="00E72F0E" w:rsidRPr="00EB1569" w:rsidRDefault="00E72F0E" w:rsidP="00417D97">
            <w:pPr>
              <w:pStyle w:val="Overskrift3"/>
              <w:keepNext w:val="0"/>
              <w:widowControl/>
              <w:spacing w:before="40" w:line="240" w:lineRule="auto"/>
            </w:pPr>
          </w:p>
        </w:tc>
        <w:tc>
          <w:tcPr>
            <w:tcW w:w="1424" w:type="pct"/>
            <w:tcBorders>
              <w:top w:val="single" w:sz="4" w:space="0" w:color="000000" w:themeColor="text1"/>
              <w:left w:val="single" w:sz="4" w:space="0" w:color="000000" w:themeColor="text1"/>
              <w:bottom w:val="single" w:sz="4" w:space="0" w:color="000000" w:themeColor="text1"/>
            </w:tcBorders>
          </w:tcPr>
          <w:p w14:paraId="18BE0870" w14:textId="0B065405" w:rsidR="00E72F0E" w:rsidRPr="00EB1569" w:rsidRDefault="00E72F0E" w:rsidP="00417D97">
            <w:pPr>
              <w:pStyle w:val="Tabell"/>
              <w:rPr>
                <w:b/>
                <w:bCs/>
              </w:rPr>
            </w:pPr>
            <w:r w:rsidRPr="00EB1569">
              <w:rPr>
                <w:b/>
                <w:bCs/>
              </w:rPr>
              <w:t>Oppsett av ny side</w:t>
            </w:r>
          </w:p>
          <w:p w14:paraId="0D5EF329" w14:textId="6E3F9A1E" w:rsidR="00E72F0E" w:rsidRPr="00EB1569" w:rsidRDefault="00A06DD2" w:rsidP="00417D97">
            <w:pPr>
              <w:pStyle w:val="Tabell"/>
            </w:pPr>
            <w:r>
              <w:t xml:space="preserve">Kunden ønsker </w:t>
            </w:r>
            <w:r w:rsidR="00C864BC">
              <w:t xml:space="preserve">detaljert informasjon om </w:t>
            </w:r>
            <w:r>
              <w:t>hvordan redaktører og innholdsprodusenter kan opprette og sette opp nye sider</w:t>
            </w:r>
            <w:r w:rsidR="00C864BC">
              <w:t xml:space="preserve"> i tilbudt løsning</w:t>
            </w:r>
            <w:r>
              <w:t>.</w:t>
            </w:r>
          </w:p>
        </w:tc>
        <w:tc>
          <w:tcPr>
            <w:tcW w:w="1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A031A" w14:textId="77777777" w:rsidR="00051A22" w:rsidRDefault="00051A22" w:rsidP="00051A22">
            <w:r>
              <w:t>Beskrivelsen bør omfatte:</w:t>
            </w:r>
          </w:p>
          <w:p w14:paraId="51D5C56D" w14:textId="2990BE12" w:rsidR="00051A22" w:rsidRPr="00964EC6" w:rsidRDefault="1692DDFA" w:rsidP="00964EC6">
            <w:pPr>
              <w:pStyle w:val="Tabell"/>
              <w:numPr>
                <w:ilvl w:val="0"/>
                <w:numId w:val="31"/>
              </w:numPr>
              <w:ind w:left="456" w:hanging="340"/>
            </w:pPr>
            <w:r>
              <w:t>Opprettelse av sider basert på forhåndsdefinerte maler, eksempelvis nyhet eller arrangement</w:t>
            </w:r>
            <w:r w:rsidR="5FD02FDE">
              <w:t xml:space="preserve"> eller tjenesteside.</w:t>
            </w:r>
          </w:p>
          <w:p w14:paraId="21F2C1B1" w14:textId="6812823E" w:rsidR="3FF19DA7" w:rsidRDefault="3FF19DA7" w:rsidP="22B9BCA2">
            <w:pPr>
              <w:pStyle w:val="Tabell"/>
              <w:numPr>
                <w:ilvl w:val="0"/>
                <w:numId w:val="31"/>
              </w:numPr>
              <w:ind w:left="456" w:hanging="340"/>
            </w:pPr>
            <w:r>
              <w:t>Mulighet for å bygge opp innhold ved hjelp av fleksible innholdskomponenter eller innholdsblokker</w:t>
            </w:r>
            <w:r w:rsidR="5A398724">
              <w:t>.</w:t>
            </w:r>
          </w:p>
          <w:p w14:paraId="57819FCA" w14:textId="17D1C93C" w:rsidR="00051A22" w:rsidRPr="00964EC6" w:rsidRDefault="0741B9B3" w:rsidP="00964EC6">
            <w:pPr>
              <w:pStyle w:val="Tabell"/>
              <w:numPr>
                <w:ilvl w:val="0"/>
                <w:numId w:val="31"/>
              </w:numPr>
              <w:ind w:left="456" w:hanging="340"/>
            </w:pPr>
            <w:r>
              <w:t>Håndtering av metadata, navigasjon, adresser (URL) og plassering i nettstedets øvrige informasjonsstruktur, inklusive mulighet for omdirigeringer (redirects)</w:t>
            </w:r>
            <w:r w:rsidR="75C33AFE">
              <w:t>.</w:t>
            </w:r>
          </w:p>
          <w:p w14:paraId="22DBF568" w14:textId="401E2940" w:rsidR="00051A22" w:rsidRPr="00964EC6" w:rsidRDefault="0741B9B3" w:rsidP="00964EC6">
            <w:pPr>
              <w:pStyle w:val="Tabell"/>
              <w:numPr>
                <w:ilvl w:val="0"/>
                <w:numId w:val="31"/>
              </w:numPr>
              <w:ind w:left="456" w:hanging="340"/>
            </w:pPr>
            <w:r>
              <w:t>Forhåndsvisning av siden før publisering, og om dette er mulig for eksterne aktører å se en forhåndsvisning uten pålogging via en lenke</w:t>
            </w:r>
            <w:r w:rsidR="3354A7B0">
              <w:t>.</w:t>
            </w:r>
          </w:p>
          <w:p w14:paraId="6B625545" w14:textId="61811FD4" w:rsidR="00051A22" w:rsidRPr="00964EC6" w:rsidRDefault="0741B9B3" w:rsidP="00964EC6">
            <w:pPr>
              <w:pStyle w:val="Tabell"/>
              <w:numPr>
                <w:ilvl w:val="0"/>
                <w:numId w:val="31"/>
              </w:numPr>
              <w:ind w:left="456" w:hanging="340"/>
            </w:pPr>
            <w:r>
              <w:t>Gjenbruk av innhold på tvers av sider</w:t>
            </w:r>
            <w:r w:rsidR="7809F46D">
              <w:t>.</w:t>
            </w:r>
          </w:p>
          <w:p w14:paraId="366E24A3" w14:textId="52BDB92C" w:rsidR="00051A22" w:rsidRPr="00964EC6" w:rsidRDefault="0741B9B3" w:rsidP="00964EC6">
            <w:pPr>
              <w:pStyle w:val="Tabell"/>
              <w:numPr>
                <w:ilvl w:val="0"/>
                <w:numId w:val="31"/>
              </w:numPr>
              <w:ind w:left="456" w:hanging="340"/>
            </w:pPr>
            <w:r>
              <w:t>Støtte for visuell redigering av innhold, for eksempel med WYSIWYG-redigering og dra-og-slipp-funksjonalitet</w:t>
            </w:r>
            <w:r w:rsidR="0A61141C">
              <w:t>.</w:t>
            </w:r>
          </w:p>
          <w:p w14:paraId="0EA31CD3" w14:textId="2A61928E" w:rsidR="00051A22" w:rsidRPr="00EB1569" w:rsidRDefault="00051A22" w:rsidP="00417D97">
            <w:pPr>
              <w:pStyle w:val="Tabell"/>
              <w:rPr>
                <w:szCs w:val="22"/>
              </w:rPr>
            </w:pPr>
          </w:p>
        </w:tc>
        <w:tc>
          <w:tcPr>
            <w:tcW w:w="269" w:type="pct"/>
            <w:tcBorders>
              <w:top w:val="single" w:sz="4" w:space="0" w:color="000000" w:themeColor="text1"/>
              <w:left w:val="single" w:sz="4" w:space="0" w:color="000000" w:themeColor="text1"/>
              <w:bottom w:val="single" w:sz="4" w:space="0" w:color="000000" w:themeColor="text1"/>
            </w:tcBorders>
          </w:tcPr>
          <w:p w14:paraId="22959595" w14:textId="5EB599C9" w:rsidR="00E72F0E" w:rsidRPr="00EB1569" w:rsidRDefault="001E4078" w:rsidP="00417D97">
            <w:pPr>
              <w:pStyle w:val="Tabell"/>
              <w:jc w:val="center"/>
              <w:rPr>
                <w:b/>
                <w:szCs w:val="22"/>
              </w:rPr>
            </w:pPr>
            <w:r w:rsidRPr="00EB1569">
              <w:rPr>
                <w:b/>
                <w:szCs w:val="22"/>
              </w:rPr>
              <w:t>B</w:t>
            </w:r>
          </w:p>
        </w:tc>
        <w:tc>
          <w:tcPr>
            <w:tcW w:w="484" w:type="pct"/>
            <w:tcBorders>
              <w:top w:val="single" w:sz="4" w:space="0" w:color="000000" w:themeColor="text1"/>
              <w:left w:val="single" w:sz="4" w:space="0" w:color="000000" w:themeColor="text1"/>
              <w:bottom w:val="single" w:sz="4" w:space="0" w:color="000000" w:themeColor="text1"/>
              <w:right w:val="single" w:sz="4" w:space="0" w:color="auto"/>
            </w:tcBorders>
          </w:tcPr>
          <w:p w14:paraId="5F98412E" w14:textId="77777777" w:rsidR="00E72F0E" w:rsidRPr="00EB1569" w:rsidRDefault="00E72F0E" w:rsidP="00417D97">
            <w:pPr>
              <w:pStyle w:val="Tabell"/>
              <w:jc w:val="center"/>
              <w:rPr>
                <w:szCs w:val="22"/>
              </w:rPr>
            </w:pPr>
          </w:p>
        </w:tc>
        <w:tc>
          <w:tcPr>
            <w:tcW w:w="537" w:type="pct"/>
            <w:tcBorders>
              <w:top w:val="single" w:sz="4" w:space="0" w:color="000000" w:themeColor="text1"/>
              <w:left w:val="single" w:sz="4" w:space="0" w:color="auto"/>
              <w:bottom w:val="single" w:sz="4" w:space="0" w:color="auto"/>
              <w:right w:val="single" w:sz="4" w:space="0" w:color="auto"/>
            </w:tcBorders>
          </w:tcPr>
          <w:p w14:paraId="244DBF87" w14:textId="77777777" w:rsidR="00E72F0E" w:rsidRPr="00EB1569" w:rsidRDefault="00E72F0E" w:rsidP="00417D97">
            <w:pPr>
              <w:pStyle w:val="Tabell"/>
              <w:jc w:val="center"/>
              <w:rPr>
                <w:szCs w:val="22"/>
              </w:rPr>
            </w:pPr>
          </w:p>
        </w:tc>
      </w:tr>
    </w:tbl>
    <w:p w14:paraId="05ED61BC" w14:textId="77777777" w:rsidR="00687AFA" w:rsidRDefault="00687AFA" w:rsidP="006C2F6E"/>
    <w:p w14:paraId="53B3ABBA" w14:textId="77777777" w:rsidR="00687AFA" w:rsidRPr="00EB1569" w:rsidRDefault="00687AFA" w:rsidP="006C2F6E"/>
    <w:tbl>
      <w:tblPr>
        <w:tblStyle w:val="Tabellrutenett"/>
        <w:tblW w:w="0" w:type="auto"/>
        <w:tblLook w:val="04A0" w:firstRow="1" w:lastRow="0" w:firstColumn="1" w:lastColumn="0" w:noHBand="0" w:noVBand="1"/>
      </w:tblPr>
      <w:tblGrid>
        <w:gridCol w:w="5098"/>
        <w:gridCol w:w="8180"/>
      </w:tblGrid>
      <w:tr w:rsidR="00491D55" w:rsidRPr="00EB1569" w14:paraId="5E555433" w14:textId="77777777" w:rsidTr="00F616F8">
        <w:trPr>
          <w:gridAfter w:val="1"/>
          <w:wAfter w:w="8180" w:type="dxa"/>
          <w:cantSplit/>
          <w:tblHeader/>
        </w:trPr>
        <w:tc>
          <w:tcPr>
            <w:tcW w:w="5098" w:type="dxa"/>
            <w:shd w:val="clear" w:color="auto" w:fill="FFF2CC"/>
          </w:tcPr>
          <w:p w14:paraId="40F6FD04" w14:textId="1F4DDC3F" w:rsidR="00491D55" w:rsidRPr="00EB1569" w:rsidRDefault="00491D55" w:rsidP="00A45396">
            <w:pPr>
              <w:snapToGrid w:val="0"/>
            </w:pPr>
            <w:r w:rsidRPr="00EB1569">
              <w:rPr>
                <w:b/>
                <w:szCs w:val="22"/>
              </w:rPr>
              <w:t>Leverandørens utfyllende besvarelse</w:t>
            </w:r>
            <w:r w:rsidR="00E95C7E" w:rsidRPr="00EB1569">
              <w:rPr>
                <w:b/>
                <w:szCs w:val="22"/>
              </w:rPr>
              <w:t xml:space="preserve"> av krav</w:t>
            </w:r>
            <w:r w:rsidR="00DD63EF">
              <w:rPr>
                <w:b/>
                <w:szCs w:val="22"/>
              </w:rPr>
              <w:t xml:space="preserve"> </w:t>
            </w:r>
            <w:r w:rsidR="00EE6DCC">
              <w:rPr>
                <w:b/>
                <w:szCs w:val="22"/>
              </w:rPr>
              <w:t>4.</w:t>
            </w:r>
            <w:r w:rsidR="00352C53">
              <w:rPr>
                <w:b/>
                <w:szCs w:val="22"/>
              </w:rPr>
              <w:t>1</w:t>
            </w:r>
            <w:r w:rsidR="00EE6DCC">
              <w:rPr>
                <w:b/>
                <w:szCs w:val="22"/>
              </w:rPr>
              <w:t>.1</w:t>
            </w:r>
          </w:p>
        </w:tc>
      </w:tr>
      <w:tr w:rsidR="00491D55" w:rsidRPr="00EB1569" w14:paraId="393DB692" w14:textId="77777777" w:rsidTr="00491D55">
        <w:tc>
          <w:tcPr>
            <w:tcW w:w="13278" w:type="dxa"/>
            <w:gridSpan w:val="2"/>
          </w:tcPr>
          <w:p w14:paraId="5AEDF167" w14:textId="77777777" w:rsidR="00491D55" w:rsidRPr="00EB1569" w:rsidRDefault="00491D55" w:rsidP="006C2F6E"/>
          <w:p w14:paraId="087F04AE" w14:textId="77777777" w:rsidR="00A45396" w:rsidRPr="00EB1569" w:rsidRDefault="00A45396" w:rsidP="006C2F6E"/>
          <w:p w14:paraId="61DBF2EB" w14:textId="77777777" w:rsidR="00A45396" w:rsidRPr="00EB1569" w:rsidRDefault="00A45396" w:rsidP="006C2F6E"/>
          <w:p w14:paraId="63B6D4ED" w14:textId="77777777" w:rsidR="00A45396" w:rsidRPr="00EB1569" w:rsidRDefault="00A45396" w:rsidP="006C2F6E"/>
          <w:p w14:paraId="2A1263CC" w14:textId="77777777" w:rsidR="00A45396" w:rsidRPr="00EB1569" w:rsidRDefault="00A45396" w:rsidP="006C2F6E"/>
          <w:p w14:paraId="0A8C08E4" w14:textId="77777777" w:rsidR="00A45396" w:rsidRPr="00EB1569" w:rsidRDefault="00A45396" w:rsidP="006C2F6E"/>
        </w:tc>
      </w:tr>
    </w:tbl>
    <w:p w14:paraId="4603C24D" w14:textId="77777777" w:rsidR="00743444" w:rsidRPr="00EB1569" w:rsidRDefault="00743444" w:rsidP="006C2F6E"/>
    <w:p w14:paraId="0EED05FB" w14:textId="77777777" w:rsidR="00743444" w:rsidRPr="00EB1569" w:rsidRDefault="00743444" w:rsidP="006C2F6E"/>
    <w:p w14:paraId="36A96099" w14:textId="77777777" w:rsidR="00101AAE" w:rsidRPr="00EB1569" w:rsidRDefault="00101AAE" w:rsidP="006C2F6E"/>
    <w:tbl>
      <w:tblPr>
        <w:tblW w:w="4858" w:type="pct"/>
        <w:tblLayout w:type="fixed"/>
        <w:tblLook w:val="0000" w:firstRow="0" w:lastRow="0" w:firstColumn="0" w:lastColumn="0" w:noHBand="0" w:noVBand="0"/>
      </w:tblPr>
      <w:tblGrid>
        <w:gridCol w:w="777"/>
        <w:gridCol w:w="3753"/>
        <w:gridCol w:w="5247"/>
        <w:gridCol w:w="709"/>
        <w:gridCol w:w="1276"/>
        <w:gridCol w:w="1415"/>
      </w:tblGrid>
      <w:tr w:rsidR="00101AAE" w:rsidRPr="00EB1569" w14:paraId="70AFE943" w14:textId="77777777" w:rsidTr="6C25AAC1">
        <w:trPr>
          <w:cantSplit/>
          <w:tblHeader/>
        </w:trPr>
        <w:tc>
          <w:tcPr>
            <w:tcW w:w="3979"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7A595681" w14:textId="77777777" w:rsidR="00101AAE" w:rsidRPr="00EB1569" w:rsidRDefault="00101AAE">
            <w:pPr>
              <w:snapToGrid w:val="0"/>
              <w:rPr>
                <w:b/>
                <w:szCs w:val="22"/>
              </w:rPr>
            </w:pPr>
            <w:r w:rsidRPr="00EB1569">
              <w:rPr>
                <w:b/>
                <w:szCs w:val="22"/>
              </w:rPr>
              <w:t>Kundens krav</w:t>
            </w:r>
          </w:p>
        </w:tc>
        <w:tc>
          <w:tcPr>
            <w:tcW w:w="102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50589098" w14:textId="77777777" w:rsidR="00101AAE" w:rsidRPr="00EB1569" w:rsidRDefault="00101AAE">
            <w:pPr>
              <w:snapToGrid w:val="0"/>
              <w:rPr>
                <w:b/>
                <w:szCs w:val="22"/>
              </w:rPr>
            </w:pPr>
            <w:r w:rsidRPr="00EB1569">
              <w:rPr>
                <w:b/>
                <w:szCs w:val="22"/>
              </w:rPr>
              <w:t>Leverandørens besvarelse</w:t>
            </w:r>
          </w:p>
        </w:tc>
      </w:tr>
      <w:tr w:rsidR="00101AAE" w:rsidRPr="00EB1569" w14:paraId="346409F2" w14:textId="77777777" w:rsidTr="6C25AAC1">
        <w:trPr>
          <w:cantSplit/>
          <w:tblHeader/>
        </w:trPr>
        <w:tc>
          <w:tcPr>
            <w:tcW w:w="295"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0D86E02D" w14:textId="77777777" w:rsidR="00101AAE" w:rsidRPr="00EB1569" w:rsidRDefault="00101AAE">
            <w:pPr>
              <w:snapToGrid w:val="0"/>
              <w:rPr>
                <w:b/>
                <w:szCs w:val="22"/>
              </w:rPr>
            </w:pPr>
            <w:r w:rsidRPr="00EB1569">
              <w:rPr>
                <w:b/>
                <w:szCs w:val="22"/>
              </w:rPr>
              <w:t>Nr</w:t>
            </w:r>
          </w:p>
        </w:tc>
        <w:tc>
          <w:tcPr>
            <w:tcW w:w="1424"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0A52D38D" w14:textId="77777777" w:rsidR="00101AAE" w:rsidRPr="00EB1569" w:rsidRDefault="00101AAE">
            <w:pPr>
              <w:snapToGrid w:val="0"/>
              <w:rPr>
                <w:b/>
                <w:szCs w:val="22"/>
              </w:rPr>
            </w:pPr>
            <w:r w:rsidRPr="00EB1569">
              <w:rPr>
                <w:b/>
                <w:szCs w:val="22"/>
              </w:rPr>
              <w:t>Beskrivelse</w:t>
            </w:r>
          </w:p>
        </w:tc>
        <w:tc>
          <w:tcPr>
            <w:tcW w:w="19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68A7A5A" w14:textId="77777777" w:rsidR="00101AAE" w:rsidRPr="00EB1569" w:rsidRDefault="00101AAE">
            <w:pPr>
              <w:snapToGrid w:val="0"/>
              <w:rPr>
                <w:b/>
                <w:szCs w:val="22"/>
              </w:rPr>
            </w:pPr>
            <w:r w:rsidRPr="00EB1569">
              <w:rPr>
                <w:b/>
                <w:szCs w:val="22"/>
              </w:rPr>
              <w:t>Dokumentasjonskrav</w:t>
            </w:r>
          </w:p>
        </w:tc>
        <w:tc>
          <w:tcPr>
            <w:tcW w:w="269"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9849607" w14:textId="77777777" w:rsidR="00101AAE" w:rsidRPr="00EB1569" w:rsidRDefault="00101AAE">
            <w:pPr>
              <w:snapToGrid w:val="0"/>
              <w:rPr>
                <w:b/>
                <w:szCs w:val="22"/>
              </w:rPr>
            </w:pPr>
            <w:r w:rsidRPr="00EB1569">
              <w:rPr>
                <w:b/>
                <w:szCs w:val="22"/>
              </w:rPr>
              <w:t>Type krav</w:t>
            </w:r>
          </w:p>
          <w:p w14:paraId="5E7C6162" w14:textId="77777777" w:rsidR="00101AAE" w:rsidRPr="00EB1569" w:rsidRDefault="00101AAE">
            <w:pPr>
              <w:rPr>
                <w:b/>
                <w:szCs w:val="22"/>
              </w:rPr>
            </w:pPr>
          </w:p>
        </w:tc>
        <w:tc>
          <w:tcPr>
            <w:tcW w:w="48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cPr>
          <w:p w14:paraId="64B0DA72" w14:textId="25290EAC" w:rsidR="00101AAE" w:rsidRPr="00EB1569" w:rsidRDefault="00162916">
            <w:pPr>
              <w:snapToGrid w:val="0"/>
              <w:rPr>
                <w:b/>
                <w:szCs w:val="22"/>
              </w:rPr>
            </w:pPr>
            <w:r>
              <w:rPr>
                <w:b/>
                <w:szCs w:val="22"/>
              </w:rPr>
              <w:t>Innfris</w:t>
            </w:r>
          </w:p>
          <w:p w14:paraId="6FB92C31" w14:textId="103C0CFB" w:rsidR="00101AAE" w:rsidRPr="00EB1569" w:rsidRDefault="00101AAE">
            <w:pPr>
              <w:rPr>
                <w:b/>
                <w:szCs w:val="22"/>
              </w:rPr>
            </w:pPr>
            <w:r w:rsidRPr="00EB1569">
              <w:rPr>
                <w:b/>
                <w:szCs w:val="22"/>
              </w:rPr>
              <w:t>(Ja/Nei/</w:t>
            </w:r>
            <w:r w:rsidR="00EA34AC">
              <w:rPr>
                <w:b/>
                <w:szCs w:val="22"/>
              </w:rPr>
              <w:t xml:space="preserve"> </w:t>
            </w:r>
            <w:r w:rsidRPr="00EB1569">
              <w:rPr>
                <w:b/>
                <w:szCs w:val="22"/>
              </w:rPr>
              <w:t>Delvis)</w:t>
            </w:r>
          </w:p>
        </w:tc>
        <w:tc>
          <w:tcPr>
            <w:tcW w:w="537" w:type="pct"/>
            <w:tcBorders>
              <w:top w:val="single" w:sz="4" w:space="0" w:color="auto"/>
              <w:left w:val="single" w:sz="4" w:space="0" w:color="auto"/>
              <w:bottom w:val="single" w:sz="4" w:space="0" w:color="000000" w:themeColor="text1"/>
              <w:right w:val="single" w:sz="4" w:space="0" w:color="auto"/>
            </w:tcBorders>
            <w:shd w:val="clear" w:color="auto" w:fill="FFF2CC"/>
          </w:tcPr>
          <w:p w14:paraId="2DE13968" w14:textId="5A61032B" w:rsidR="00101AAE" w:rsidRPr="00EB1569" w:rsidRDefault="004A66C5" w:rsidP="008B3609">
            <w:pPr>
              <w:snapToGrid w:val="0"/>
              <w:jc w:val="left"/>
              <w:rPr>
                <w:b/>
                <w:szCs w:val="22"/>
              </w:rPr>
            </w:pPr>
            <w:r>
              <w:rPr>
                <w:b/>
                <w:szCs w:val="22"/>
              </w:rPr>
              <w:t>Demo</w:t>
            </w:r>
            <w:r w:rsidR="00101AAE" w:rsidRPr="00EB1569">
              <w:rPr>
                <w:b/>
                <w:szCs w:val="22"/>
              </w:rPr>
              <w:t>? (Ja/Nei/</w:t>
            </w:r>
            <w:r w:rsidR="00EE6DCC">
              <w:rPr>
                <w:b/>
                <w:szCs w:val="22"/>
              </w:rPr>
              <w:t xml:space="preserve"> </w:t>
            </w:r>
            <w:r w:rsidR="00101AAE" w:rsidRPr="00EB1569">
              <w:rPr>
                <w:b/>
                <w:szCs w:val="22"/>
              </w:rPr>
              <w:t>Delvis)</w:t>
            </w:r>
          </w:p>
        </w:tc>
      </w:tr>
      <w:tr w:rsidR="00101AAE" w:rsidRPr="00EB1569" w14:paraId="4A0D5E8A" w14:textId="77777777" w:rsidTr="6C25AAC1">
        <w:trPr>
          <w:cantSplit/>
        </w:trPr>
        <w:tc>
          <w:tcPr>
            <w:tcW w:w="295" w:type="pct"/>
            <w:tcBorders>
              <w:top w:val="single" w:sz="4" w:space="0" w:color="000000" w:themeColor="text1"/>
              <w:left w:val="single" w:sz="4" w:space="0" w:color="000000" w:themeColor="text1"/>
              <w:bottom w:val="single" w:sz="4" w:space="0" w:color="000000" w:themeColor="text1"/>
            </w:tcBorders>
          </w:tcPr>
          <w:p w14:paraId="7CDE6778" w14:textId="77777777" w:rsidR="00101AAE" w:rsidRPr="00EB1569" w:rsidRDefault="00101AAE">
            <w:pPr>
              <w:pStyle w:val="Overskrift3"/>
              <w:keepNext w:val="0"/>
              <w:widowControl/>
              <w:spacing w:before="40" w:line="240" w:lineRule="auto"/>
            </w:pPr>
          </w:p>
        </w:tc>
        <w:tc>
          <w:tcPr>
            <w:tcW w:w="1424" w:type="pct"/>
            <w:tcBorders>
              <w:top w:val="single" w:sz="4" w:space="0" w:color="000000" w:themeColor="text1"/>
              <w:left w:val="single" w:sz="4" w:space="0" w:color="000000" w:themeColor="text1"/>
              <w:bottom w:val="single" w:sz="4" w:space="0" w:color="000000" w:themeColor="text1"/>
            </w:tcBorders>
          </w:tcPr>
          <w:p w14:paraId="7B346FA2" w14:textId="75DAEF92" w:rsidR="00101AAE" w:rsidRPr="00EB1569" w:rsidRDefault="005117EB">
            <w:pPr>
              <w:pStyle w:val="Tabell"/>
              <w:rPr>
                <w:b/>
                <w:bCs/>
              </w:rPr>
            </w:pPr>
            <w:r w:rsidRPr="00EB1569">
              <w:rPr>
                <w:b/>
                <w:bCs/>
              </w:rPr>
              <w:t>Arbeidsflyt for publisering</w:t>
            </w:r>
          </w:p>
          <w:p w14:paraId="25ABA299" w14:textId="047AC13C" w:rsidR="00101AAE" w:rsidRPr="00EB1569" w:rsidRDefault="00AE1588">
            <w:pPr>
              <w:pStyle w:val="Tabell"/>
            </w:pPr>
            <w:r>
              <w:rPr>
                <w:rStyle w:val="Utheving"/>
                <w:i w:val="0"/>
                <w:iCs w:val="0"/>
              </w:rPr>
              <w:t xml:space="preserve">Kunden </w:t>
            </w:r>
            <w:r w:rsidR="003640B3">
              <w:rPr>
                <w:rStyle w:val="Utheving"/>
                <w:i w:val="0"/>
                <w:iCs w:val="0"/>
              </w:rPr>
              <w:t xml:space="preserve">ønsker </w:t>
            </w:r>
            <w:r w:rsidR="00EE7E98">
              <w:rPr>
                <w:rStyle w:val="Utheving"/>
                <w:i w:val="0"/>
                <w:iCs w:val="0"/>
              </w:rPr>
              <w:t xml:space="preserve">god informasjon om </w:t>
            </w:r>
            <w:r w:rsidRPr="004F64A1">
              <w:rPr>
                <w:rStyle w:val="Utheving"/>
                <w:i w:val="0"/>
                <w:iCs w:val="0"/>
              </w:rPr>
              <w:t xml:space="preserve"> hvordan løsningen understøtter arbeidsprosesser for kvalitetssikring, godkjenning og publisering av innhold.</w:t>
            </w:r>
          </w:p>
        </w:tc>
        <w:tc>
          <w:tcPr>
            <w:tcW w:w="1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78EA5" w14:textId="77777777" w:rsidR="004A66C5" w:rsidRPr="004A66C5" w:rsidRDefault="004A66C5" w:rsidP="004A66C5">
            <w:pPr>
              <w:pStyle w:val="Tabell"/>
              <w:rPr>
                <w:szCs w:val="22"/>
              </w:rPr>
            </w:pPr>
            <w:r w:rsidRPr="004A66C5">
              <w:rPr>
                <w:szCs w:val="22"/>
              </w:rPr>
              <w:t>Beskrivelsen bør omfatte:</w:t>
            </w:r>
          </w:p>
          <w:p w14:paraId="7EF810CA" w14:textId="7DAF4514" w:rsidR="004A66C5" w:rsidRPr="004A66C5" w:rsidRDefault="11C936FC" w:rsidP="00964EC6">
            <w:pPr>
              <w:pStyle w:val="Tabell"/>
              <w:numPr>
                <w:ilvl w:val="0"/>
                <w:numId w:val="31"/>
              </w:numPr>
              <w:ind w:left="456" w:hanging="340"/>
              <w:rPr>
                <w:szCs w:val="22"/>
              </w:rPr>
            </w:pPr>
            <w:r w:rsidRPr="004A66C5">
              <w:rPr>
                <w:szCs w:val="22"/>
              </w:rPr>
              <w:t>Mulighet for å lagre innhold som kladd og videreføre arbeid mellom flere personer</w:t>
            </w:r>
            <w:r w:rsidR="577715BC">
              <w:t>.</w:t>
            </w:r>
          </w:p>
          <w:p w14:paraId="0DA90A76" w14:textId="3B61FC73" w:rsidR="004A66C5" w:rsidRPr="004A66C5" w:rsidRDefault="11C936FC" w:rsidP="00964EC6">
            <w:pPr>
              <w:pStyle w:val="Tabell"/>
              <w:numPr>
                <w:ilvl w:val="0"/>
                <w:numId w:val="31"/>
              </w:numPr>
              <w:ind w:left="456" w:hanging="340"/>
              <w:rPr>
                <w:szCs w:val="22"/>
              </w:rPr>
            </w:pPr>
            <w:r w:rsidRPr="004A66C5">
              <w:rPr>
                <w:szCs w:val="22"/>
              </w:rPr>
              <w:t>Mekanismer for godkjenning før publisering, og hvordan samhandlingen i forbindelse med godkjenning fungerer</w:t>
            </w:r>
            <w:r w:rsidR="3EC24E61">
              <w:t>.</w:t>
            </w:r>
          </w:p>
          <w:p w14:paraId="2903107C" w14:textId="5A073AF9" w:rsidR="004A66C5" w:rsidRPr="004A66C5" w:rsidRDefault="11C936FC" w:rsidP="00964EC6">
            <w:pPr>
              <w:pStyle w:val="Tabell"/>
              <w:numPr>
                <w:ilvl w:val="0"/>
                <w:numId w:val="31"/>
              </w:numPr>
              <w:ind w:left="456" w:hanging="340"/>
              <w:rPr>
                <w:szCs w:val="22"/>
              </w:rPr>
            </w:pPr>
            <w:r w:rsidRPr="004A66C5">
              <w:rPr>
                <w:szCs w:val="22"/>
              </w:rPr>
              <w:t>Planlagt publisering og avpublisering</w:t>
            </w:r>
            <w:r w:rsidR="01DE816C">
              <w:t>.</w:t>
            </w:r>
          </w:p>
          <w:p w14:paraId="759C20B0" w14:textId="3D76CB85" w:rsidR="004A66C5" w:rsidRPr="004A66C5" w:rsidRDefault="11C936FC" w:rsidP="00964EC6">
            <w:pPr>
              <w:pStyle w:val="Tabell"/>
              <w:numPr>
                <w:ilvl w:val="0"/>
                <w:numId w:val="31"/>
              </w:numPr>
              <w:ind w:left="456" w:hanging="340"/>
              <w:rPr>
                <w:szCs w:val="22"/>
              </w:rPr>
            </w:pPr>
            <w:r w:rsidRPr="004A66C5">
              <w:rPr>
                <w:szCs w:val="22"/>
              </w:rPr>
              <w:t>Varsling og oppfølging av oppgaver knyttet til innhold, eksempelvis faste revisjoner</w:t>
            </w:r>
            <w:r w:rsidR="72E597B4">
              <w:t>.</w:t>
            </w:r>
          </w:p>
          <w:p w14:paraId="019EF042" w14:textId="1138F4E9" w:rsidR="004A66C5" w:rsidRPr="004A66C5" w:rsidRDefault="11C936FC" w:rsidP="00964EC6">
            <w:pPr>
              <w:pStyle w:val="Tabell"/>
              <w:numPr>
                <w:ilvl w:val="0"/>
                <w:numId w:val="31"/>
              </w:numPr>
              <w:ind w:left="456" w:hanging="340"/>
              <w:rPr>
                <w:szCs w:val="22"/>
              </w:rPr>
            </w:pPr>
            <w:r w:rsidRPr="004A66C5">
              <w:rPr>
                <w:szCs w:val="22"/>
              </w:rPr>
              <w:t>Håndtering av versjoner og mulighet for å sammenligne og gjenopprette tidligere versjoner</w:t>
            </w:r>
            <w:r w:rsidR="1A2E073A">
              <w:t>.</w:t>
            </w:r>
          </w:p>
          <w:p w14:paraId="44898E17" w14:textId="117FF1FA" w:rsidR="00101AAE" w:rsidRPr="00EB1569" w:rsidRDefault="004A66C5" w:rsidP="00964EC6">
            <w:pPr>
              <w:pStyle w:val="Tabell"/>
              <w:numPr>
                <w:ilvl w:val="0"/>
                <w:numId w:val="31"/>
              </w:numPr>
              <w:ind w:left="456" w:hanging="340"/>
              <w:rPr>
                <w:szCs w:val="22"/>
              </w:rPr>
            </w:pPr>
            <w:r w:rsidRPr="004A66C5">
              <w:rPr>
                <w:szCs w:val="22"/>
              </w:rPr>
              <w:t>Hvordan løsningen gir oversikt over status på innhold som er under arbeid, til gjennomgang eller publisering o.l.</w:t>
            </w:r>
          </w:p>
        </w:tc>
        <w:tc>
          <w:tcPr>
            <w:tcW w:w="269" w:type="pct"/>
            <w:tcBorders>
              <w:top w:val="single" w:sz="4" w:space="0" w:color="000000" w:themeColor="text1"/>
              <w:left w:val="single" w:sz="4" w:space="0" w:color="000000" w:themeColor="text1"/>
              <w:bottom w:val="single" w:sz="4" w:space="0" w:color="000000" w:themeColor="text1"/>
            </w:tcBorders>
          </w:tcPr>
          <w:p w14:paraId="6C1CDF45" w14:textId="77777777" w:rsidR="00101AAE" w:rsidRPr="00EB1569" w:rsidRDefault="00101AAE">
            <w:pPr>
              <w:pStyle w:val="Tabell"/>
              <w:jc w:val="center"/>
              <w:rPr>
                <w:b/>
                <w:szCs w:val="22"/>
              </w:rPr>
            </w:pPr>
            <w:r w:rsidRPr="00EB1569">
              <w:rPr>
                <w:b/>
                <w:szCs w:val="22"/>
              </w:rPr>
              <w:t>B</w:t>
            </w:r>
          </w:p>
        </w:tc>
        <w:tc>
          <w:tcPr>
            <w:tcW w:w="484" w:type="pct"/>
            <w:tcBorders>
              <w:top w:val="single" w:sz="4" w:space="0" w:color="000000" w:themeColor="text1"/>
              <w:left w:val="single" w:sz="4" w:space="0" w:color="000000" w:themeColor="text1"/>
              <w:bottom w:val="single" w:sz="4" w:space="0" w:color="000000" w:themeColor="text1"/>
              <w:right w:val="single" w:sz="4" w:space="0" w:color="auto"/>
            </w:tcBorders>
          </w:tcPr>
          <w:p w14:paraId="2AAE4EE2" w14:textId="77777777" w:rsidR="00101AAE" w:rsidRPr="00EB1569" w:rsidRDefault="00101AAE" w:rsidP="004D2E8D">
            <w:pPr>
              <w:pStyle w:val="Tabell"/>
              <w:jc w:val="center"/>
              <w:rPr>
                <w:szCs w:val="22"/>
              </w:rPr>
            </w:pPr>
          </w:p>
        </w:tc>
        <w:tc>
          <w:tcPr>
            <w:tcW w:w="537" w:type="pct"/>
            <w:tcBorders>
              <w:top w:val="single" w:sz="4" w:space="0" w:color="000000" w:themeColor="text1"/>
              <w:left w:val="single" w:sz="4" w:space="0" w:color="auto"/>
              <w:bottom w:val="single" w:sz="4" w:space="0" w:color="auto"/>
              <w:right w:val="single" w:sz="4" w:space="0" w:color="auto"/>
            </w:tcBorders>
          </w:tcPr>
          <w:p w14:paraId="7C14EE78" w14:textId="77777777" w:rsidR="00101AAE" w:rsidRPr="00EB1569" w:rsidRDefault="00101AAE" w:rsidP="004D2E8D">
            <w:pPr>
              <w:pStyle w:val="Tabell"/>
              <w:jc w:val="center"/>
              <w:rPr>
                <w:szCs w:val="22"/>
              </w:rPr>
            </w:pPr>
          </w:p>
        </w:tc>
      </w:tr>
    </w:tbl>
    <w:p w14:paraId="7DF0B22A" w14:textId="77777777" w:rsidR="00101AAE" w:rsidRPr="00EB1569" w:rsidRDefault="00101AAE" w:rsidP="00101AAE"/>
    <w:p w14:paraId="72E13C5D" w14:textId="77777777" w:rsidR="00101AAE" w:rsidRDefault="00101AAE" w:rsidP="006C2F6E"/>
    <w:tbl>
      <w:tblPr>
        <w:tblStyle w:val="Tabellrutenett"/>
        <w:tblW w:w="0" w:type="auto"/>
        <w:tblLook w:val="04A0" w:firstRow="1" w:lastRow="0" w:firstColumn="1" w:lastColumn="0" w:noHBand="0" w:noVBand="1"/>
      </w:tblPr>
      <w:tblGrid>
        <w:gridCol w:w="5098"/>
        <w:gridCol w:w="8180"/>
      </w:tblGrid>
      <w:tr w:rsidR="008C70EC" w:rsidRPr="00EB1569" w14:paraId="75A3BD7E" w14:textId="77777777">
        <w:trPr>
          <w:gridAfter w:val="1"/>
          <w:wAfter w:w="8180" w:type="dxa"/>
          <w:cantSplit/>
          <w:tblHeader/>
        </w:trPr>
        <w:tc>
          <w:tcPr>
            <w:tcW w:w="5098" w:type="dxa"/>
            <w:shd w:val="clear" w:color="auto" w:fill="FFF2CC"/>
          </w:tcPr>
          <w:p w14:paraId="0538F88C" w14:textId="6F3F4F20" w:rsidR="008C70EC" w:rsidRPr="00EB1569" w:rsidRDefault="008C70EC">
            <w:pPr>
              <w:snapToGrid w:val="0"/>
            </w:pPr>
            <w:r w:rsidRPr="00EB1569">
              <w:rPr>
                <w:b/>
                <w:szCs w:val="22"/>
              </w:rPr>
              <w:lastRenderedPageBreak/>
              <w:t>Leverandørens utfyllende besvarelse av krav</w:t>
            </w:r>
            <w:r>
              <w:rPr>
                <w:b/>
                <w:szCs w:val="22"/>
              </w:rPr>
              <w:t xml:space="preserve"> </w:t>
            </w:r>
            <w:r w:rsidR="00EE6DCC">
              <w:rPr>
                <w:b/>
                <w:szCs w:val="22"/>
              </w:rPr>
              <w:t>4.</w:t>
            </w:r>
            <w:r w:rsidR="00352C53">
              <w:rPr>
                <w:b/>
                <w:szCs w:val="22"/>
              </w:rPr>
              <w:t>1</w:t>
            </w:r>
            <w:r w:rsidR="00EE6DCC">
              <w:rPr>
                <w:b/>
                <w:szCs w:val="22"/>
              </w:rPr>
              <w:t>.2</w:t>
            </w:r>
            <w:r w:rsidRPr="00EB1569">
              <w:rPr>
                <w:b/>
                <w:szCs w:val="22"/>
              </w:rPr>
              <w:t>:</w:t>
            </w:r>
          </w:p>
        </w:tc>
      </w:tr>
      <w:tr w:rsidR="008C70EC" w:rsidRPr="00EB1569" w14:paraId="68F2E7F0" w14:textId="77777777">
        <w:tc>
          <w:tcPr>
            <w:tcW w:w="13278" w:type="dxa"/>
            <w:gridSpan w:val="2"/>
          </w:tcPr>
          <w:p w14:paraId="25A9722D" w14:textId="77777777" w:rsidR="008C70EC" w:rsidRPr="00EB1569" w:rsidRDefault="008C70EC"/>
          <w:p w14:paraId="708DF54C" w14:textId="77777777" w:rsidR="008C70EC" w:rsidRPr="00EB1569" w:rsidRDefault="008C70EC"/>
          <w:p w14:paraId="1108535B" w14:textId="77777777" w:rsidR="008C70EC" w:rsidRPr="00EB1569" w:rsidRDefault="008C70EC"/>
          <w:p w14:paraId="07728F85" w14:textId="77777777" w:rsidR="008C70EC" w:rsidRPr="00EB1569" w:rsidRDefault="008C70EC"/>
          <w:p w14:paraId="50F8A367" w14:textId="77777777" w:rsidR="008C70EC" w:rsidRPr="00EB1569" w:rsidRDefault="008C70EC"/>
          <w:p w14:paraId="6DA18832" w14:textId="77777777" w:rsidR="008C70EC" w:rsidRPr="00EB1569" w:rsidRDefault="008C70EC"/>
        </w:tc>
      </w:tr>
    </w:tbl>
    <w:p w14:paraId="4E754DDD" w14:textId="77777777" w:rsidR="008C70EC" w:rsidRPr="00EB1569" w:rsidRDefault="008C70EC" w:rsidP="006C2F6E"/>
    <w:p w14:paraId="559812B9" w14:textId="77777777" w:rsidR="00907D54" w:rsidRPr="00EB1569" w:rsidRDefault="00907D54" w:rsidP="00907D54"/>
    <w:tbl>
      <w:tblPr>
        <w:tblW w:w="4911" w:type="pct"/>
        <w:tblLayout w:type="fixed"/>
        <w:tblLook w:val="0000" w:firstRow="0" w:lastRow="0" w:firstColumn="0" w:lastColumn="0" w:noHBand="0" w:noVBand="0"/>
      </w:tblPr>
      <w:tblGrid>
        <w:gridCol w:w="778"/>
        <w:gridCol w:w="3751"/>
        <w:gridCol w:w="5246"/>
        <w:gridCol w:w="711"/>
        <w:gridCol w:w="1276"/>
        <w:gridCol w:w="1559"/>
      </w:tblGrid>
      <w:tr w:rsidR="00907D54" w:rsidRPr="00EB1569" w14:paraId="3FD50D6B" w14:textId="77777777" w:rsidTr="3D1BE408">
        <w:trPr>
          <w:cantSplit/>
          <w:tblHeader/>
        </w:trPr>
        <w:tc>
          <w:tcPr>
            <w:tcW w:w="3936"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61318DA" w14:textId="77777777" w:rsidR="00907D54" w:rsidRPr="00EB1569" w:rsidRDefault="00907D54">
            <w:pPr>
              <w:snapToGrid w:val="0"/>
              <w:rPr>
                <w:b/>
                <w:szCs w:val="22"/>
              </w:rPr>
            </w:pPr>
            <w:r w:rsidRPr="00EB1569">
              <w:rPr>
                <w:b/>
                <w:szCs w:val="22"/>
              </w:rPr>
              <w:t>Kundens krav</w:t>
            </w:r>
          </w:p>
        </w:tc>
        <w:tc>
          <w:tcPr>
            <w:tcW w:w="106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65AD2E46" w14:textId="77777777" w:rsidR="00907D54" w:rsidRPr="00EB1569" w:rsidRDefault="00907D54">
            <w:pPr>
              <w:snapToGrid w:val="0"/>
              <w:rPr>
                <w:b/>
                <w:szCs w:val="22"/>
              </w:rPr>
            </w:pPr>
            <w:r w:rsidRPr="00EB1569">
              <w:rPr>
                <w:b/>
                <w:szCs w:val="22"/>
              </w:rPr>
              <w:t>Leverandørens besvarelse</w:t>
            </w:r>
          </w:p>
        </w:tc>
      </w:tr>
      <w:tr w:rsidR="00907D54" w:rsidRPr="00EB1569" w14:paraId="7E8A2078" w14:textId="77777777" w:rsidTr="3D1BE408">
        <w:trPr>
          <w:cantSplit/>
          <w:tblHeader/>
        </w:trPr>
        <w:tc>
          <w:tcPr>
            <w:tcW w:w="292"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6B70A17A" w14:textId="77777777" w:rsidR="00907D54" w:rsidRPr="00EB1569" w:rsidRDefault="00907D54">
            <w:pPr>
              <w:snapToGrid w:val="0"/>
              <w:rPr>
                <w:b/>
                <w:szCs w:val="22"/>
              </w:rPr>
            </w:pPr>
            <w:r w:rsidRPr="00EB1569">
              <w:rPr>
                <w:b/>
                <w:szCs w:val="22"/>
              </w:rPr>
              <w:t>Nr</w:t>
            </w:r>
          </w:p>
        </w:tc>
        <w:tc>
          <w:tcPr>
            <w:tcW w:w="1408"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AEFBCD4" w14:textId="77777777" w:rsidR="00907D54" w:rsidRPr="00EB1569" w:rsidRDefault="00907D54">
            <w:pPr>
              <w:snapToGrid w:val="0"/>
              <w:rPr>
                <w:b/>
                <w:szCs w:val="22"/>
              </w:rPr>
            </w:pPr>
            <w:r w:rsidRPr="00EB1569">
              <w:rPr>
                <w:b/>
                <w:szCs w:val="22"/>
              </w:rPr>
              <w:t>Beskrivelse</w:t>
            </w: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A2C066E" w14:textId="77777777" w:rsidR="00907D54" w:rsidRPr="00EB1569" w:rsidRDefault="00907D54">
            <w:pPr>
              <w:snapToGrid w:val="0"/>
              <w:rPr>
                <w:b/>
                <w:szCs w:val="22"/>
              </w:rPr>
            </w:pPr>
            <w:r w:rsidRPr="00EB1569">
              <w:rPr>
                <w:b/>
                <w:szCs w:val="22"/>
              </w:rPr>
              <w:t>Dokumentasjonskrav</w:t>
            </w:r>
          </w:p>
        </w:tc>
        <w:tc>
          <w:tcPr>
            <w:tcW w:w="267"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5FF75A3" w14:textId="77777777" w:rsidR="00907D54" w:rsidRPr="00EB1569" w:rsidRDefault="00907D54">
            <w:pPr>
              <w:snapToGrid w:val="0"/>
              <w:rPr>
                <w:b/>
                <w:szCs w:val="22"/>
              </w:rPr>
            </w:pPr>
            <w:r w:rsidRPr="00EB1569">
              <w:rPr>
                <w:b/>
                <w:szCs w:val="22"/>
              </w:rPr>
              <w:t>Type krav</w:t>
            </w:r>
          </w:p>
          <w:p w14:paraId="7450D996" w14:textId="77777777" w:rsidR="00907D54" w:rsidRPr="00EB1569" w:rsidRDefault="00907D54">
            <w:pPr>
              <w:rPr>
                <w:b/>
                <w:szCs w:val="22"/>
              </w:rPr>
            </w:pP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cPr>
          <w:p w14:paraId="5CB8347E" w14:textId="1D9997B2" w:rsidR="00907D54" w:rsidRPr="00EB1569" w:rsidRDefault="00162916">
            <w:pPr>
              <w:snapToGrid w:val="0"/>
              <w:rPr>
                <w:b/>
                <w:szCs w:val="22"/>
              </w:rPr>
            </w:pPr>
            <w:r>
              <w:rPr>
                <w:b/>
                <w:szCs w:val="22"/>
              </w:rPr>
              <w:t>Innfris</w:t>
            </w:r>
          </w:p>
          <w:p w14:paraId="21C2C049" w14:textId="2FB6BB4C" w:rsidR="00907D54" w:rsidRPr="00EB1569" w:rsidRDefault="00907D54">
            <w:pPr>
              <w:rPr>
                <w:b/>
                <w:szCs w:val="22"/>
              </w:rPr>
            </w:pPr>
            <w:r w:rsidRPr="00EB1569">
              <w:rPr>
                <w:b/>
                <w:szCs w:val="22"/>
              </w:rPr>
              <w:t>(Ja/Nei/</w:t>
            </w:r>
            <w:r w:rsidR="00EA34AC">
              <w:rPr>
                <w:b/>
                <w:szCs w:val="22"/>
              </w:rPr>
              <w:t xml:space="preserve"> </w:t>
            </w:r>
            <w:r w:rsidRPr="00EB1569">
              <w:rPr>
                <w:b/>
                <w:szCs w:val="22"/>
              </w:rPr>
              <w:t>Delvis)</w:t>
            </w:r>
          </w:p>
        </w:tc>
        <w:tc>
          <w:tcPr>
            <w:tcW w:w="586" w:type="pct"/>
            <w:tcBorders>
              <w:top w:val="single" w:sz="4" w:space="0" w:color="auto"/>
              <w:left w:val="single" w:sz="4" w:space="0" w:color="auto"/>
              <w:bottom w:val="single" w:sz="4" w:space="0" w:color="000000" w:themeColor="text1"/>
              <w:right w:val="single" w:sz="4" w:space="0" w:color="auto"/>
            </w:tcBorders>
            <w:shd w:val="clear" w:color="auto" w:fill="FFF2CC"/>
          </w:tcPr>
          <w:p w14:paraId="47576352" w14:textId="587F009E" w:rsidR="00907D54" w:rsidRPr="00EB1569" w:rsidRDefault="00EA34AC" w:rsidP="00EA34AC">
            <w:pPr>
              <w:snapToGrid w:val="0"/>
              <w:jc w:val="left"/>
              <w:rPr>
                <w:b/>
                <w:szCs w:val="22"/>
              </w:rPr>
            </w:pPr>
            <w:r>
              <w:rPr>
                <w:b/>
                <w:szCs w:val="22"/>
              </w:rPr>
              <w:t>D</w:t>
            </w:r>
            <w:r w:rsidR="00907D54" w:rsidRPr="00EB1569">
              <w:rPr>
                <w:b/>
                <w:szCs w:val="22"/>
              </w:rPr>
              <w:t>emo? (Ja/Nei/</w:t>
            </w:r>
            <w:r w:rsidR="00EE6DCC">
              <w:rPr>
                <w:b/>
                <w:szCs w:val="22"/>
              </w:rPr>
              <w:t xml:space="preserve"> </w:t>
            </w:r>
            <w:r w:rsidR="00907D54" w:rsidRPr="00EB1569">
              <w:rPr>
                <w:b/>
                <w:szCs w:val="22"/>
              </w:rPr>
              <w:t>Delvis)</w:t>
            </w:r>
          </w:p>
        </w:tc>
      </w:tr>
      <w:tr w:rsidR="00907D54" w:rsidRPr="00EB1569" w14:paraId="36A73FC8" w14:textId="77777777" w:rsidTr="3D1BE408">
        <w:trPr>
          <w:cantSplit/>
        </w:trPr>
        <w:tc>
          <w:tcPr>
            <w:tcW w:w="292" w:type="pct"/>
            <w:tcBorders>
              <w:top w:val="single" w:sz="4" w:space="0" w:color="000000" w:themeColor="text1"/>
              <w:left w:val="single" w:sz="4" w:space="0" w:color="000000" w:themeColor="text1"/>
              <w:bottom w:val="single" w:sz="4" w:space="0" w:color="000000" w:themeColor="text1"/>
            </w:tcBorders>
          </w:tcPr>
          <w:p w14:paraId="140C9A13" w14:textId="77777777" w:rsidR="00907D54" w:rsidRPr="00EB1569" w:rsidRDefault="00907D54">
            <w:pPr>
              <w:pStyle w:val="Overskrift3"/>
              <w:keepNext w:val="0"/>
              <w:widowControl/>
              <w:spacing w:before="40" w:line="240" w:lineRule="auto"/>
            </w:pPr>
          </w:p>
        </w:tc>
        <w:tc>
          <w:tcPr>
            <w:tcW w:w="1408" w:type="pct"/>
            <w:tcBorders>
              <w:top w:val="single" w:sz="4" w:space="0" w:color="000000" w:themeColor="text1"/>
              <w:left w:val="single" w:sz="4" w:space="0" w:color="000000" w:themeColor="text1"/>
              <w:bottom w:val="single" w:sz="4" w:space="0" w:color="000000" w:themeColor="text1"/>
            </w:tcBorders>
          </w:tcPr>
          <w:p w14:paraId="427F95C2" w14:textId="7B4B8C9C" w:rsidR="00907D54" w:rsidRPr="00EB1569" w:rsidRDefault="00907D54">
            <w:pPr>
              <w:pStyle w:val="Tabell"/>
              <w:rPr>
                <w:b/>
                <w:bCs/>
              </w:rPr>
            </w:pPr>
            <w:r w:rsidRPr="00EB1569">
              <w:rPr>
                <w:b/>
                <w:bCs/>
              </w:rPr>
              <w:t>Tilgangsstyring</w:t>
            </w:r>
          </w:p>
          <w:p w14:paraId="33A0F890" w14:textId="25BFE688" w:rsidR="00907D54" w:rsidRPr="00EB1569" w:rsidRDefault="390782A5">
            <w:pPr>
              <w:pStyle w:val="Tabell"/>
            </w:pPr>
            <w:r>
              <w:t>Kunden har behov for inngående kjennskap til hvordan løsningen håndterer tilgangsstyring og delegering av ansvar.</w:t>
            </w: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D3B7B" w14:textId="77777777" w:rsidR="00EA34AC" w:rsidRPr="00EA34AC" w:rsidRDefault="00EA34AC" w:rsidP="00EA34AC">
            <w:pPr>
              <w:pStyle w:val="Tabell"/>
              <w:rPr>
                <w:szCs w:val="22"/>
              </w:rPr>
            </w:pPr>
            <w:r w:rsidRPr="00EA34AC">
              <w:rPr>
                <w:szCs w:val="22"/>
              </w:rPr>
              <w:t>Beskrivelsen bør omfatte:</w:t>
            </w:r>
          </w:p>
          <w:p w14:paraId="2CDF9BF3" w14:textId="56DA9A3A" w:rsidR="00EA34AC" w:rsidRPr="00EA34AC" w:rsidRDefault="210574B0" w:rsidP="00EA34AC">
            <w:pPr>
              <w:pStyle w:val="Tabell"/>
              <w:numPr>
                <w:ilvl w:val="0"/>
                <w:numId w:val="31"/>
              </w:numPr>
              <w:ind w:left="456" w:hanging="340"/>
              <w:rPr>
                <w:szCs w:val="22"/>
              </w:rPr>
            </w:pPr>
            <w:r w:rsidRPr="00EA34AC">
              <w:rPr>
                <w:szCs w:val="22"/>
              </w:rPr>
              <w:t>Mulighet for å definere roller og rettigheter for ulike brukere og/eller grupper</w:t>
            </w:r>
            <w:r w:rsidR="5AEDA3E8">
              <w:t>.</w:t>
            </w:r>
          </w:p>
          <w:p w14:paraId="196E90F2" w14:textId="534748A2" w:rsidR="00EA34AC" w:rsidRPr="00EA34AC" w:rsidRDefault="00EA34AC" w:rsidP="00EA34AC">
            <w:pPr>
              <w:pStyle w:val="Tabell"/>
              <w:numPr>
                <w:ilvl w:val="0"/>
                <w:numId w:val="31"/>
              </w:numPr>
              <w:ind w:left="456" w:hanging="340"/>
              <w:rPr>
                <w:szCs w:val="22"/>
              </w:rPr>
            </w:pPr>
            <w:r w:rsidRPr="00EA34AC">
              <w:rPr>
                <w:szCs w:val="22"/>
              </w:rPr>
              <w:t>Tilgangsstyring på ulike nivåer, eksempelvis nettstedet, seksjoner (områder på nettstedet), mappe, side, o.l.</w:t>
            </w:r>
          </w:p>
          <w:p w14:paraId="41BB5B52" w14:textId="635D6F83" w:rsidR="00EA34AC" w:rsidRPr="00EA34AC" w:rsidRDefault="00EA34AC" w:rsidP="00EA34AC">
            <w:pPr>
              <w:pStyle w:val="Tabell"/>
              <w:numPr>
                <w:ilvl w:val="0"/>
                <w:numId w:val="31"/>
              </w:numPr>
              <w:ind w:left="456" w:hanging="340"/>
            </w:pPr>
            <w:r>
              <w:t>Mulighet for å delegere ansvar til lokale redaktører uten at disse får tilgang til hele løsningen</w:t>
            </w:r>
            <w:r w:rsidR="1C0B84F2">
              <w:t>.</w:t>
            </w:r>
          </w:p>
          <w:p w14:paraId="4BAB3699" w14:textId="5A473E90" w:rsidR="00EA34AC" w:rsidRPr="00EA34AC" w:rsidRDefault="00EA34AC" w:rsidP="00EA34AC">
            <w:pPr>
              <w:pStyle w:val="Tabell"/>
              <w:numPr>
                <w:ilvl w:val="0"/>
                <w:numId w:val="31"/>
              </w:numPr>
              <w:ind w:left="456" w:hanging="340"/>
            </w:pPr>
            <w:r>
              <w:t>Støtte for integrasjon med identitets- og tilgangsløsningen i NHN (Entra ID)</w:t>
            </w:r>
            <w:r w:rsidR="4D5CBAD8">
              <w:t>.</w:t>
            </w:r>
          </w:p>
          <w:p w14:paraId="025A754F" w14:textId="5B90DCB1" w:rsidR="00EA34AC" w:rsidRPr="00EA34AC" w:rsidRDefault="00EA34AC" w:rsidP="00EA34AC">
            <w:pPr>
              <w:pStyle w:val="Tabell"/>
              <w:numPr>
                <w:ilvl w:val="0"/>
                <w:numId w:val="31"/>
              </w:numPr>
              <w:ind w:left="456" w:hanging="340"/>
            </w:pPr>
            <w:r>
              <w:t>Håndtering av arvede rettigheter</w:t>
            </w:r>
            <w:r w:rsidR="3C5865D9">
              <w:t>.</w:t>
            </w:r>
          </w:p>
          <w:p w14:paraId="6353167D" w14:textId="66D26BEF" w:rsidR="00EA34AC" w:rsidRPr="00EA34AC" w:rsidRDefault="00EA34AC" w:rsidP="00EA34AC">
            <w:pPr>
              <w:pStyle w:val="Tabell"/>
              <w:numPr>
                <w:ilvl w:val="0"/>
                <w:numId w:val="31"/>
              </w:numPr>
              <w:ind w:left="456" w:hanging="340"/>
            </w:pPr>
            <w:r>
              <w:t>Logging og sporbarhet knyttet til hvem som har gjort hva i løsningen</w:t>
            </w:r>
            <w:r w:rsidR="760B9F4E">
              <w:t>.</w:t>
            </w:r>
          </w:p>
          <w:p w14:paraId="05929B7F" w14:textId="3AC75FBB" w:rsidR="00EA34AC" w:rsidRPr="00EA34AC" w:rsidRDefault="00EA34AC" w:rsidP="00EA34AC">
            <w:pPr>
              <w:pStyle w:val="Tabell"/>
              <w:numPr>
                <w:ilvl w:val="0"/>
                <w:numId w:val="31"/>
              </w:numPr>
              <w:ind w:left="456" w:hanging="340"/>
              <w:rPr>
                <w:szCs w:val="22"/>
              </w:rPr>
            </w:pPr>
            <w:r w:rsidRPr="00EA34AC">
              <w:rPr>
                <w:szCs w:val="22"/>
              </w:rPr>
              <w:t>Mulighet for å sjekke hvilke tilganger en bruker eller gruppe har, som gjør det enkelt å forvalte løsningen over tid</w:t>
            </w:r>
            <w:r w:rsidR="2F97F24C">
              <w:t>.</w:t>
            </w:r>
          </w:p>
          <w:p w14:paraId="416C71EC" w14:textId="078808DC" w:rsidR="00907D54" w:rsidRPr="00EB1569" w:rsidRDefault="00EA34AC" w:rsidP="00EA34AC">
            <w:pPr>
              <w:pStyle w:val="Tabell"/>
              <w:numPr>
                <w:ilvl w:val="0"/>
                <w:numId w:val="31"/>
              </w:numPr>
              <w:ind w:left="456" w:hanging="340"/>
              <w:rPr>
                <w:szCs w:val="22"/>
              </w:rPr>
            </w:pPr>
            <w:r w:rsidRPr="00EA34AC">
              <w:rPr>
                <w:szCs w:val="22"/>
              </w:rPr>
              <w:t>Mulighet for å se oversikt over når ulike sider sist er revidert, og av hvem</w:t>
            </w:r>
            <w:r w:rsidR="4673EB8C">
              <w:t>.</w:t>
            </w:r>
          </w:p>
        </w:tc>
        <w:tc>
          <w:tcPr>
            <w:tcW w:w="267" w:type="pct"/>
            <w:tcBorders>
              <w:top w:val="single" w:sz="4" w:space="0" w:color="000000" w:themeColor="text1"/>
              <w:left w:val="single" w:sz="4" w:space="0" w:color="000000" w:themeColor="text1"/>
              <w:bottom w:val="single" w:sz="4" w:space="0" w:color="000000" w:themeColor="text1"/>
            </w:tcBorders>
          </w:tcPr>
          <w:p w14:paraId="785B3AC1" w14:textId="77777777" w:rsidR="00907D54" w:rsidRPr="00EB1569" w:rsidRDefault="00907D54">
            <w:pPr>
              <w:pStyle w:val="Tabell"/>
              <w:jc w:val="center"/>
              <w:rPr>
                <w:b/>
                <w:szCs w:val="22"/>
              </w:rPr>
            </w:pPr>
            <w:r w:rsidRPr="00EB1569">
              <w:rPr>
                <w:b/>
                <w:szCs w:val="22"/>
              </w:rPr>
              <w:t>B</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tcPr>
          <w:p w14:paraId="5EE9FE04" w14:textId="77777777" w:rsidR="00907D54" w:rsidRPr="00EB1569" w:rsidRDefault="00907D54" w:rsidP="004D2E8D">
            <w:pPr>
              <w:pStyle w:val="Tabell"/>
              <w:jc w:val="center"/>
              <w:rPr>
                <w:szCs w:val="22"/>
              </w:rPr>
            </w:pPr>
          </w:p>
        </w:tc>
        <w:tc>
          <w:tcPr>
            <w:tcW w:w="586" w:type="pct"/>
            <w:tcBorders>
              <w:top w:val="single" w:sz="4" w:space="0" w:color="000000" w:themeColor="text1"/>
              <w:left w:val="single" w:sz="4" w:space="0" w:color="auto"/>
              <w:bottom w:val="single" w:sz="4" w:space="0" w:color="auto"/>
              <w:right w:val="single" w:sz="4" w:space="0" w:color="auto"/>
            </w:tcBorders>
          </w:tcPr>
          <w:p w14:paraId="51C2BBB0" w14:textId="77777777" w:rsidR="00907D54" w:rsidRPr="00EB1569" w:rsidRDefault="00907D54" w:rsidP="004D2E8D">
            <w:pPr>
              <w:pStyle w:val="Tabell"/>
              <w:jc w:val="center"/>
              <w:rPr>
                <w:szCs w:val="22"/>
              </w:rPr>
            </w:pPr>
          </w:p>
        </w:tc>
      </w:tr>
    </w:tbl>
    <w:p w14:paraId="4946A443" w14:textId="77777777" w:rsidR="00907D54" w:rsidRPr="00EB1569" w:rsidRDefault="00907D54" w:rsidP="00907D54"/>
    <w:tbl>
      <w:tblPr>
        <w:tblStyle w:val="Tabellrutenett"/>
        <w:tblW w:w="0" w:type="auto"/>
        <w:tblLook w:val="04A0" w:firstRow="1" w:lastRow="0" w:firstColumn="1" w:lastColumn="0" w:noHBand="0" w:noVBand="1"/>
      </w:tblPr>
      <w:tblGrid>
        <w:gridCol w:w="5098"/>
        <w:gridCol w:w="8180"/>
      </w:tblGrid>
      <w:tr w:rsidR="00907D54" w:rsidRPr="00EB1569" w14:paraId="63D5ADBC" w14:textId="77777777" w:rsidTr="00147A59">
        <w:trPr>
          <w:gridAfter w:val="1"/>
          <w:wAfter w:w="8180" w:type="dxa"/>
          <w:cantSplit/>
          <w:tblHeader/>
        </w:trPr>
        <w:tc>
          <w:tcPr>
            <w:tcW w:w="5098" w:type="dxa"/>
            <w:shd w:val="clear" w:color="auto" w:fill="FFF2CC"/>
          </w:tcPr>
          <w:p w14:paraId="3618788E" w14:textId="1C1DD925" w:rsidR="00907D54" w:rsidRPr="00EB1569" w:rsidRDefault="00907D54">
            <w:pPr>
              <w:snapToGrid w:val="0"/>
            </w:pPr>
            <w:r w:rsidRPr="00EB1569">
              <w:rPr>
                <w:b/>
                <w:szCs w:val="22"/>
              </w:rPr>
              <w:lastRenderedPageBreak/>
              <w:t>Leverandørens utfyllende besvarelse av krav</w:t>
            </w:r>
            <w:r w:rsidR="00147A59">
              <w:rPr>
                <w:b/>
                <w:szCs w:val="22"/>
              </w:rPr>
              <w:t xml:space="preserve"> </w:t>
            </w:r>
            <w:r w:rsidR="00EE6DCC">
              <w:rPr>
                <w:b/>
                <w:szCs w:val="22"/>
              </w:rPr>
              <w:t>4.</w:t>
            </w:r>
            <w:r w:rsidR="00352C53">
              <w:rPr>
                <w:b/>
                <w:szCs w:val="22"/>
              </w:rPr>
              <w:t>1</w:t>
            </w:r>
            <w:r w:rsidR="00EE6DCC">
              <w:rPr>
                <w:b/>
                <w:szCs w:val="22"/>
              </w:rPr>
              <w:t>.3</w:t>
            </w:r>
            <w:r w:rsidRPr="00EB1569">
              <w:rPr>
                <w:b/>
                <w:szCs w:val="22"/>
              </w:rPr>
              <w:t>:</w:t>
            </w:r>
          </w:p>
        </w:tc>
      </w:tr>
      <w:tr w:rsidR="00907D54" w:rsidRPr="00EB1569" w14:paraId="6CA3A657" w14:textId="77777777">
        <w:tc>
          <w:tcPr>
            <w:tcW w:w="13278" w:type="dxa"/>
            <w:gridSpan w:val="2"/>
          </w:tcPr>
          <w:p w14:paraId="1776F072" w14:textId="77777777" w:rsidR="00907D54" w:rsidRPr="00EB1569" w:rsidRDefault="00907D54"/>
          <w:p w14:paraId="48F31583" w14:textId="77777777" w:rsidR="00907D54" w:rsidRPr="00EB1569" w:rsidRDefault="00907D54"/>
          <w:p w14:paraId="308D2319" w14:textId="77777777" w:rsidR="00907D54" w:rsidRPr="00EB1569" w:rsidRDefault="00907D54"/>
          <w:p w14:paraId="31884E20" w14:textId="77777777" w:rsidR="00907D54" w:rsidRPr="00EB1569" w:rsidRDefault="00907D54"/>
          <w:p w14:paraId="5529E582" w14:textId="77777777" w:rsidR="00907D54" w:rsidRPr="00EB1569" w:rsidRDefault="00907D54"/>
          <w:p w14:paraId="43569BCB" w14:textId="77777777" w:rsidR="00907D54" w:rsidRPr="00EB1569" w:rsidRDefault="00907D54"/>
        </w:tc>
      </w:tr>
    </w:tbl>
    <w:p w14:paraId="4EDC5A04" w14:textId="77777777" w:rsidR="00123618" w:rsidRPr="00EB1569" w:rsidRDefault="00123618" w:rsidP="006C2F6E"/>
    <w:p w14:paraId="670C15A1" w14:textId="77777777" w:rsidR="00866FD8" w:rsidRPr="00EB1569" w:rsidRDefault="00866FD8" w:rsidP="00866FD8"/>
    <w:tbl>
      <w:tblPr>
        <w:tblW w:w="4911" w:type="pct"/>
        <w:tblLayout w:type="fixed"/>
        <w:tblLook w:val="0000" w:firstRow="0" w:lastRow="0" w:firstColumn="0" w:lastColumn="0" w:noHBand="0" w:noVBand="0"/>
      </w:tblPr>
      <w:tblGrid>
        <w:gridCol w:w="779"/>
        <w:gridCol w:w="3751"/>
        <w:gridCol w:w="5246"/>
        <w:gridCol w:w="711"/>
        <w:gridCol w:w="1273"/>
        <w:gridCol w:w="1561"/>
      </w:tblGrid>
      <w:tr w:rsidR="00866FD8" w:rsidRPr="00EB1569" w14:paraId="3B015737" w14:textId="77777777" w:rsidTr="22B9BCA2">
        <w:trPr>
          <w:cantSplit/>
          <w:tblHeader/>
        </w:trPr>
        <w:tc>
          <w:tcPr>
            <w:tcW w:w="3936"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5A6B04E" w14:textId="77777777" w:rsidR="00866FD8" w:rsidRPr="00EB1569" w:rsidRDefault="00866FD8">
            <w:pPr>
              <w:snapToGrid w:val="0"/>
              <w:rPr>
                <w:b/>
                <w:szCs w:val="22"/>
              </w:rPr>
            </w:pPr>
            <w:r w:rsidRPr="00EB1569">
              <w:rPr>
                <w:b/>
                <w:szCs w:val="22"/>
              </w:rPr>
              <w:t>Kundens krav</w:t>
            </w:r>
          </w:p>
        </w:tc>
        <w:tc>
          <w:tcPr>
            <w:tcW w:w="106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76C692F9" w14:textId="77777777" w:rsidR="00866FD8" w:rsidRPr="00EB1569" w:rsidRDefault="00866FD8">
            <w:pPr>
              <w:snapToGrid w:val="0"/>
              <w:rPr>
                <w:b/>
                <w:szCs w:val="22"/>
              </w:rPr>
            </w:pPr>
            <w:r w:rsidRPr="00EB1569">
              <w:rPr>
                <w:b/>
                <w:szCs w:val="22"/>
              </w:rPr>
              <w:t>Leverandørens besvarelse</w:t>
            </w:r>
          </w:p>
        </w:tc>
      </w:tr>
      <w:tr w:rsidR="00866FD8" w:rsidRPr="00EB1569" w14:paraId="777FF911" w14:textId="77777777" w:rsidTr="22B9BCA2">
        <w:trPr>
          <w:cantSplit/>
          <w:tblHeader/>
        </w:trPr>
        <w:tc>
          <w:tcPr>
            <w:tcW w:w="292"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3D7B9D17" w14:textId="77777777" w:rsidR="00866FD8" w:rsidRPr="00EB1569" w:rsidRDefault="00866FD8">
            <w:pPr>
              <w:snapToGrid w:val="0"/>
              <w:rPr>
                <w:b/>
                <w:szCs w:val="22"/>
              </w:rPr>
            </w:pPr>
            <w:r w:rsidRPr="00EB1569">
              <w:rPr>
                <w:b/>
                <w:szCs w:val="22"/>
              </w:rPr>
              <w:t>Nr</w:t>
            </w:r>
          </w:p>
        </w:tc>
        <w:tc>
          <w:tcPr>
            <w:tcW w:w="1408"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A465977" w14:textId="77777777" w:rsidR="00866FD8" w:rsidRPr="00EB1569" w:rsidRDefault="00866FD8">
            <w:pPr>
              <w:snapToGrid w:val="0"/>
              <w:rPr>
                <w:b/>
                <w:szCs w:val="22"/>
              </w:rPr>
            </w:pPr>
            <w:r w:rsidRPr="00EB1569">
              <w:rPr>
                <w:b/>
                <w:szCs w:val="22"/>
              </w:rPr>
              <w:t>Beskrivelse</w:t>
            </w: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7E30978" w14:textId="77777777" w:rsidR="00866FD8" w:rsidRPr="00EB1569" w:rsidRDefault="00866FD8">
            <w:pPr>
              <w:snapToGrid w:val="0"/>
              <w:rPr>
                <w:b/>
                <w:szCs w:val="22"/>
              </w:rPr>
            </w:pPr>
            <w:r w:rsidRPr="00EB1569">
              <w:rPr>
                <w:b/>
                <w:szCs w:val="22"/>
              </w:rPr>
              <w:t>Dokumentasjonskrav</w:t>
            </w:r>
          </w:p>
        </w:tc>
        <w:tc>
          <w:tcPr>
            <w:tcW w:w="267"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BEEEEE7" w14:textId="77777777" w:rsidR="00866FD8" w:rsidRPr="00EB1569" w:rsidRDefault="00866FD8">
            <w:pPr>
              <w:snapToGrid w:val="0"/>
              <w:rPr>
                <w:b/>
                <w:szCs w:val="22"/>
              </w:rPr>
            </w:pPr>
            <w:r w:rsidRPr="00EB1569">
              <w:rPr>
                <w:b/>
                <w:szCs w:val="22"/>
              </w:rPr>
              <w:t>Type krav</w:t>
            </w:r>
          </w:p>
          <w:p w14:paraId="084FD123" w14:textId="77777777" w:rsidR="00866FD8" w:rsidRPr="00EB1569" w:rsidRDefault="00866FD8">
            <w:pPr>
              <w:rPr>
                <w:b/>
                <w:szCs w:val="22"/>
              </w:rPr>
            </w:pPr>
          </w:p>
        </w:tc>
        <w:tc>
          <w:tcPr>
            <w:tcW w:w="47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cPr>
          <w:p w14:paraId="7916EE8C" w14:textId="1DF74BA1" w:rsidR="00866FD8" w:rsidRPr="00EB1569" w:rsidRDefault="00162916">
            <w:pPr>
              <w:snapToGrid w:val="0"/>
              <w:rPr>
                <w:b/>
                <w:szCs w:val="22"/>
              </w:rPr>
            </w:pPr>
            <w:r>
              <w:rPr>
                <w:b/>
                <w:szCs w:val="22"/>
              </w:rPr>
              <w:t>Innfris</w:t>
            </w:r>
          </w:p>
          <w:p w14:paraId="7FCA71F5" w14:textId="5210DDF5" w:rsidR="00866FD8" w:rsidRPr="00EB1569" w:rsidRDefault="00866FD8">
            <w:pPr>
              <w:rPr>
                <w:b/>
                <w:szCs w:val="22"/>
              </w:rPr>
            </w:pPr>
            <w:r w:rsidRPr="00EB1569">
              <w:rPr>
                <w:b/>
                <w:szCs w:val="22"/>
              </w:rPr>
              <w:t>(Ja/Nei/</w:t>
            </w:r>
            <w:r w:rsidR="00D228B4">
              <w:rPr>
                <w:b/>
                <w:szCs w:val="22"/>
              </w:rPr>
              <w:t xml:space="preserve"> </w:t>
            </w:r>
            <w:r w:rsidRPr="00EB1569">
              <w:rPr>
                <w:b/>
                <w:szCs w:val="22"/>
              </w:rPr>
              <w:t>Delvis)</w:t>
            </w:r>
          </w:p>
        </w:tc>
        <w:tc>
          <w:tcPr>
            <w:tcW w:w="586" w:type="pct"/>
            <w:tcBorders>
              <w:top w:val="single" w:sz="4" w:space="0" w:color="auto"/>
              <w:left w:val="single" w:sz="4" w:space="0" w:color="auto"/>
              <w:bottom w:val="single" w:sz="4" w:space="0" w:color="000000" w:themeColor="text1"/>
              <w:right w:val="single" w:sz="4" w:space="0" w:color="auto"/>
            </w:tcBorders>
            <w:shd w:val="clear" w:color="auto" w:fill="FFF2CC"/>
          </w:tcPr>
          <w:p w14:paraId="1482C303" w14:textId="0AA70A3C" w:rsidR="00866FD8" w:rsidRPr="00EB1569" w:rsidRDefault="00D228B4" w:rsidP="00D228B4">
            <w:pPr>
              <w:snapToGrid w:val="0"/>
              <w:jc w:val="left"/>
              <w:rPr>
                <w:b/>
                <w:szCs w:val="22"/>
              </w:rPr>
            </w:pPr>
            <w:r>
              <w:rPr>
                <w:b/>
                <w:szCs w:val="22"/>
              </w:rPr>
              <w:t>Demo</w:t>
            </w:r>
            <w:r w:rsidR="00866FD8" w:rsidRPr="00EB1569">
              <w:rPr>
                <w:b/>
                <w:szCs w:val="22"/>
              </w:rPr>
              <w:t>? (Ja/Nei/</w:t>
            </w:r>
            <w:r w:rsidR="00EE6DCC">
              <w:rPr>
                <w:b/>
                <w:szCs w:val="22"/>
              </w:rPr>
              <w:t xml:space="preserve"> </w:t>
            </w:r>
            <w:r w:rsidR="00866FD8" w:rsidRPr="00EB1569">
              <w:rPr>
                <w:b/>
                <w:szCs w:val="22"/>
              </w:rPr>
              <w:t>Delvis)</w:t>
            </w:r>
          </w:p>
        </w:tc>
      </w:tr>
      <w:tr w:rsidR="00866FD8" w:rsidRPr="00EB1569" w14:paraId="0A48390F" w14:textId="77777777" w:rsidTr="22B9BCA2">
        <w:trPr>
          <w:cantSplit/>
        </w:trPr>
        <w:tc>
          <w:tcPr>
            <w:tcW w:w="292" w:type="pct"/>
            <w:tcBorders>
              <w:top w:val="single" w:sz="4" w:space="0" w:color="000000" w:themeColor="text1"/>
              <w:left w:val="single" w:sz="4" w:space="0" w:color="000000" w:themeColor="text1"/>
              <w:bottom w:val="single" w:sz="4" w:space="0" w:color="000000" w:themeColor="text1"/>
            </w:tcBorders>
          </w:tcPr>
          <w:p w14:paraId="0382FD1C" w14:textId="77777777" w:rsidR="00866FD8" w:rsidRPr="00EB1569" w:rsidRDefault="00866FD8">
            <w:pPr>
              <w:pStyle w:val="Overskrift3"/>
              <w:keepNext w:val="0"/>
              <w:widowControl/>
              <w:spacing w:before="40" w:line="240" w:lineRule="auto"/>
            </w:pPr>
          </w:p>
        </w:tc>
        <w:tc>
          <w:tcPr>
            <w:tcW w:w="1408" w:type="pct"/>
            <w:tcBorders>
              <w:top w:val="single" w:sz="4" w:space="0" w:color="000000" w:themeColor="text1"/>
              <w:left w:val="single" w:sz="4" w:space="0" w:color="000000" w:themeColor="text1"/>
              <w:bottom w:val="single" w:sz="4" w:space="0" w:color="000000" w:themeColor="text1"/>
            </w:tcBorders>
          </w:tcPr>
          <w:p w14:paraId="5334DF6E" w14:textId="2DCA4CE3" w:rsidR="00866FD8" w:rsidRPr="00EB1569" w:rsidRDefault="00866FD8">
            <w:pPr>
              <w:pStyle w:val="Tabell"/>
              <w:rPr>
                <w:b/>
                <w:bCs/>
              </w:rPr>
            </w:pPr>
            <w:r w:rsidRPr="00EB1569">
              <w:rPr>
                <w:b/>
                <w:bCs/>
              </w:rPr>
              <w:t>Håndtering av media og dokumenter</w:t>
            </w:r>
          </w:p>
          <w:p w14:paraId="2E6C6B02" w14:textId="6D7E1369" w:rsidR="00FC082A" w:rsidRPr="00EB1569" w:rsidRDefault="00FC082A">
            <w:pPr>
              <w:pStyle w:val="Tabell"/>
            </w:pPr>
            <w:r>
              <w:t xml:space="preserve">Kunden </w:t>
            </w:r>
            <w:r w:rsidR="00310B5E">
              <w:t>har behov for inngående forståelse</w:t>
            </w:r>
            <w:r>
              <w:t xml:space="preserve"> om hvordan bilder, dokumenter og andre relevante filer administreres i løsningen.</w:t>
            </w: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29590" w14:textId="76CC9459" w:rsidR="00EE6DCC" w:rsidRDefault="00EE6DCC" w:rsidP="22B9BCA2">
            <w:pPr>
              <w:pStyle w:val="Tabell"/>
            </w:pPr>
            <w:r>
              <w:t>Beskrivelsen bør omfatte:</w:t>
            </w:r>
          </w:p>
          <w:p w14:paraId="590BAD81" w14:textId="38F10CA9" w:rsidR="00EE6DCC" w:rsidRPr="00EE6DCC" w:rsidRDefault="00EE6DCC" w:rsidP="22B9BCA2">
            <w:pPr>
              <w:pStyle w:val="Tabell"/>
              <w:numPr>
                <w:ilvl w:val="0"/>
                <w:numId w:val="31"/>
              </w:numPr>
              <w:ind w:left="456" w:hanging="340"/>
            </w:pPr>
            <w:r>
              <w:t>Hvordan mediefiler organiseres og struktureres i løsningen, som en del av øvrig informasjonsstruktur eller gjennom egne bibliotek</w:t>
            </w:r>
            <w:r w:rsidR="2E361979">
              <w:t>.</w:t>
            </w:r>
          </w:p>
          <w:p w14:paraId="4D8EF988" w14:textId="38319500" w:rsidR="00EE6DCC" w:rsidRPr="00EE6DCC" w:rsidRDefault="30F5D542" w:rsidP="22B9BCA2">
            <w:pPr>
              <w:pStyle w:val="Tabell"/>
              <w:numPr>
                <w:ilvl w:val="0"/>
                <w:numId w:val="31"/>
              </w:numPr>
              <w:ind w:left="456" w:hanging="340"/>
            </w:pPr>
            <w:r>
              <w:t>Støtte for ulike filtyper, bildeformat og alternativ tekst.</w:t>
            </w:r>
          </w:p>
          <w:p w14:paraId="7CC67F6B" w14:textId="48C9E72F" w:rsidR="00EE6DCC" w:rsidRPr="00EE6DCC" w:rsidRDefault="00EE6DCC" w:rsidP="00EE6DCC">
            <w:pPr>
              <w:pStyle w:val="Tabell"/>
              <w:numPr>
                <w:ilvl w:val="0"/>
                <w:numId w:val="31"/>
              </w:numPr>
              <w:ind w:left="456" w:hanging="340"/>
            </w:pPr>
            <w:r>
              <w:t>Metadata, tagging og kategorisering</w:t>
            </w:r>
            <w:r w:rsidR="2EE82D9A">
              <w:t>.</w:t>
            </w:r>
          </w:p>
          <w:p w14:paraId="66132BB2" w14:textId="61F776C2" w:rsidR="00EE6DCC" w:rsidRPr="00EE6DCC" w:rsidRDefault="00EE6DCC" w:rsidP="00EE6DCC">
            <w:pPr>
              <w:pStyle w:val="Tabell"/>
              <w:numPr>
                <w:ilvl w:val="0"/>
                <w:numId w:val="31"/>
              </w:numPr>
              <w:ind w:left="456" w:hanging="340"/>
            </w:pPr>
            <w:r>
              <w:t>Automatisk bildebehandling, inkludert å sette fokus, samt generering av hensiktsmessige versjoner</w:t>
            </w:r>
            <w:r w:rsidR="0E371933">
              <w:t>.</w:t>
            </w:r>
          </w:p>
          <w:p w14:paraId="08804760" w14:textId="1288B328" w:rsidR="00EE6DCC" w:rsidRPr="00EE6DCC" w:rsidRDefault="00EE6DCC" w:rsidP="00EE6DCC">
            <w:pPr>
              <w:pStyle w:val="Tabell"/>
              <w:numPr>
                <w:ilvl w:val="0"/>
                <w:numId w:val="31"/>
              </w:numPr>
              <w:ind w:left="456" w:hanging="340"/>
            </w:pPr>
            <w:r>
              <w:t>Hvordan sikre at en URL peker mot siste versjon av et dokument</w:t>
            </w:r>
            <w:r w:rsidR="6BDFE651">
              <w:t>.</w:t>
            </w:r>
          </w:p>
          <w:p w14:paraId="105202B9" w14:textId="07A5AAF5" w:rsidR="00E477A6" w:rsidRPr="00EB1569" w:rsidRDefault="00EE6DCC" w:rsidP="00EE6DCC">
            <w:pPr>
              <w:pStyle w:val="Tabell"/>
              <w:numPr>
                <w:ilvl w:val="0"/>
                <w:numId w:val="31"/>
              </w:numPr>
              <w:ind w:left="456" w:hanging="340"/>
            </w:pPr>
            <w:r>
              <w:t>Mulighet for uttrekk basert på tagging og kategorisering</w:t>
            </w:r>
            <w:r w:rsidR="3949F038">
              <w:t>.</w:t>
            </w:r>
          </w:p>
        </w:tc>
        <w:tc>
          <w:tcPr>
            <w:tcW w:w="267" w:type="pct"/>
            <w:tcBorders>
              <w:top w:val="single" w:sz="4" w:space="0" w:color="000000" w:themeColor="text1"/>
              <w:left w:val="single" w:sz="4" w:space="0" w:color="000000" w:themeColor="text1"/>
              <w:bottom w:val="single" w:sz="4" w:space="0" w:color="000000" w:themeColor="text1"/>
            </w:tcBorders>
          </w:tcPr>
          <w:p w14:paraId="353F2243" w14:textId="77777777" w:rsidR="00866FD8" w:rsidRPr="00EB1569" w:rsidRDefault="00866FD8">
            <w:pPr>
              <w:pStyle w:val="Tabell"/>
              <w:jc w:val="center"/>
              <w:rPr>
                <w:b/>
                <w:szCs w:val="22"/>
              </w:rPr>
            </w:pPr>
            <w:r w:rsidRPr="00EB1569">
              <w:rPr>
                <w:b/>
                <w:szCs w:val="22"/>
              </w:rPr>
              <w:t>B</w:t>
            </w:r>
          </w:p>
        </w:tc>
        <w:tc>
          <w:tcPr>
            <w:tcW w:w="478" w:type="pct"/>
            <w:tcBorders>
              <w:top w:val="single" w:sz="4" w:space="0" w:color="000000" w:themeColor="text1"/>
              <w:left w:val="single" w:sz="4" w:space="0" w:color="000000" w:themeColor="text1"/>
              <w:bottom w:val="single" w:sz="4" w:space="0" w:color="000000" w:themeColor="text1"/>
              <w:right w:val="single" w:sz="4" w:space="0" w:color="auto"/>
            </w:tcBorders>
          </w:tcPr>
          <w:p w14:paraId="521240E0" w14:textId="77777777" w:rsidR="00866FD8" w:rsidRPr="00EB1569" w:rsidRDefault="00866FD8" w:rsidP="004D2E8D">
            <w:pPr>
              <w:pStyle w:val="Tabell"/>
              <w:jc w:val="center"/>
              <w:rPr>
                <w:szCs w:val="22"/>
              </w:rPr>
            </w:pPr>
          </w:p>
        </w:tc>
        <w:tc>
          <w:tcPr>
            <w:tcW w:w="586" w:type="pct"/>
            <w:tcBorders>
              <w:top w:val="single" w:sz="4" w:space="0" w:color="000000" w:themeColor="text1"/>
              <w:left w:val="single" w:sz="4" w:space="0" w:color="auto"/>
              <w:bottom w:val="single" w:sz="4" w:space="0" w:color="auto"/>
              <w:right w:val="single" w:sz="4" w:space="0" w:color="auto"/>
            </w:tcBorders>
          </w:tcPr>
          <w:p w14:paraId="214FB7BB" w14:textId="77777777" w:rsidR="00866FD8" w:rsidRPr="00EB1569" w:rsidRDefault="00866FD8" w:rsidP="004D2E8D">
            <w:pPr>
              <w:pStyle w:val="Tabell"/>
              <w:jc w:val="center"/>
              <w:rPr>
                <w:szCs w:val="22"/>
              </w:rPr>
            </w:pPr>
          </w:p>
        </w:tc>
      </w:tr>
    </w:tbl>
    <w:p w14:paraId="59A1206D" w14:textId="77777777" w:rsidR="00A17FA7" w:rsidRPr="00EB1569" w:rsidRDefault="00A17FA7" w:rsidP="00866FD8"/>
    <w:tbl>
      <w:tblPr>
        <w:tblStyle w:val="Tabellrutenett"/>
        <w:tblW w:w="0" w:type="auto"/>
        <w:tblLook w:val="04A0" w:firstRow="1" w:lastRow="0" w:firstColumn="1" w:lastColumn="0" w:noHBand="0" w:noVBand="1"/>
      </w:tblPr>
      <w:tblGrid>
        <w:gridCol w:w="5098"/>
        <w:gridCol w:w="8180"/>
      </w:tblGrid>
      <w:tr w:rsidR="00866FD8" w:rsidRPr="00EB1569" w14:paraId="5D8EB639" w14:textId="77777777" w:rsidTr="00147A59">
        <w:trPr>
          <w:gridAfter w:val="1"/>
          <w:wAfter w:w="8180" w:type="dxa"/>
          <w:cantSplit/>
          <w:tblHeader/>
        </w:trPr>
        <w:tc>
          <w:tcPr>
            <w:tcW w:w="5098" w:type="dxa"/>
            <w:shd w:val="clear" w:color="auto" w:fill="FFF2CC"/>
          </w:tcPr>
          <w:p w14:paraId="139BDD8A" w14:textId="5A67041D" w:rsidR="00866FD8" w:rsidRPr="00EB1569" w:rsidRDefault="00866FD8">
            <w:pPr>
              <w:snapToGrid w:val="0"/>
            </w:pPr>
            <w:r w:rsidRPr="00EB1569">
              <w:rPr>
                <w:b/>
                <w:szCs w:val="22"/>
              </w:rPr>
              <w:t>Leverandørens utfyllende besvarelse av krav</w:t>
            </w:r>
            <w:r w:rsidR="00147A59">
              <w:rPr>
                <w:b/>
                <w:szCs w:val="22"/>
              </w:rPr>
              <w:t xml:space="preserve"> </w:t>
            </w:r>
            <w:r w:rsidR="00EE6DCC">
              <w:rPr>
                <w:b/>
                <w:szCs w:val="22"/>
              </w:rPr>
              <w:t>4.</w:t>
            </w:r>
            <w:r w:rsidR="008025AD">
              <w:rPr>
                <w:b/>
                <w:szCs w:val="22"/>
              </w:rPr>
              <w:t>1</w:t>
            </w:r>
            <w:r w:rsidR="00EE6DCC">
              <w:rPr>
                <w:b/>
                <w:szCs w:val="22"/>
              </w:rPr>
              <w:t>.4</w:t>
            </w:r>
          </w:p>
        </w:tc>
      </w:tr>
      <w:tr w:rsidR="00866FD8" w:rsidRPr="00EB1569" w14:paraId="49C80349" w14:textId="77777777">
        <w:tc>
          <w:tcPr>
            <w:tcW w:w="13278" w:type="dxa"/>
            <w:gridSpan w:val="2"/>
          </w:tcPr>
          <w:p w14:paraId="27ACF9ED" w14:textId="77777777" w:rsidR="00866FD8" w:rsidRDefault="00866FD8"/>
          <w:p w14:paraId="31FCC96C" w14:textId="77777777" w:rsidR="00866FD8" w:rsidRPr="00EB1569" w:rsidRDefault="00866FD8"/>
        </w:tc>
      </w:tr>
    </w:tbl>
    <w:p w14:paraId="0506E460" w14:textId="7473D7B1" w:rsidR="00F430B7" w:rsidRDefault="00F430B7">
      <w:pPr>
        <w:widowControl/>
        <w:spacing w:line="240" w:lineRule="auto"/>
        <w:jc w:val="left"/>
      </w:pPr>
      <w:r>
        <w:br w:type="page"/>
      </w:r>
    </w:p>
    <w:p w14:paraId="6D31F06E" w14:textId="397055B5" w:rsidR="004E55EA" w:rsidRPr="00EB1569" w:rsidRDefault="004E55EA" w:rsidP="004E55EA">
      <w:pPr>
        <w:pStyle w:val="Overskrift1"/>
        <w:widowControl/>
        <w:spacing w:after="60" w:line="240" w:lineRule="auto"/>
        <w:jc w:val="left"/>
      </w:pPr>
      <w:bookmarkStart w:id="13" w:name="_Toc237347794"/>
      <w:r w:rsidRPr="00EB1569">
        <w:lastRenderedPageBreak/>
        <w:t xml:space="preserve">Krav til </w:t>
      </w:r>
      <w:r w:rsidR="00F2640D" w:rsidRPr="00EB1569">
        <w:t>tjeneste</w:t>
      </w:r>
      <w:r w:rsidR="00DA7EE8" w:rsidRPr="00EB1569">
        <w:t>n</w:t>
      </w:r>
      <w:bookmarkEnd w:id="13"/>
    </w:p>
    <w:p w14:paraId="4BAAD398" w14:textId="77777777" w:rsidR="004E55EA" w:rsidRPr="00EB1569" w:rsidRDefault="004E55EA" w:rsidP="004E55EA"/>
    <w:p w14:paraId="4F5E96A7" w14:textId="5BD93C39" w:rsidR="00315654" w:rsidRPr="00EB1569" w:rsidRDefault="00981074" w:rsidP="00981074">
      <w:pPr>
        <w:pStyle w:val="Overskrift2"/>
        <w:rPr>
          <w:lang w:val="nb-NO"/>
        </w:rPr>
      </w:pPr>
      <w:r w:rsidRPr="00EB1569">
        <w:rPr>
          <w:lang w:val="nb-NO"/>
        </w:rPr>
        <w:t>Integrasjon</w:t>
      </w:r>
    </w:p>
    <w:tbl>
      <w:tblPr>
        <w:tblW w:w="5000" w:type="pct"/>
        <w:tblLayout w:type="fixed"/>
        <w:tblLook w:val="0000" w:firstRow="0" w:lastRow="0" w:firstColumn="0" w:lastColumn="0" w:noHBand="0" w:noVBand="0"/>
      </w:tblPr>
      <w:tblGrid>
        <w:gridCol w:w="1054"/>
        <w:gridCol w:w="3903"/>
        <w:gridCol w:w="2409"/>
        <w:gridCol w:w="708"/>
        <w:gridCol w:w="1080"/>
        <w:gridCol w:w="4408"/>
      </w:tblGrid>
      <w:tr w:rsidR="004E55EA" w:rsidRPr="00EB1569" w14:paraId="20AE09ED" w14:textId="77777777" w:rsidTr="00B85DBD">
        <w:trPr>
          <w:cantSplit/>
          <w:tblHeader/>
        </w:trPr>
        <w:tc>
          <w:tcPr>
            <w:tcW w:w="2977" w:type="pct"/>
            <w:gridSpan w:val="4"/>
            <w:tcBorders>
              <w:top w:val="single" w:sz="4" w:space="0" w:color="000000"/>
              <w:left w:val="single" w:sz="4" w:space="0" w:color="000000"/>
              <w:bottom w:val="single" w:sz="4" w:space="0" w:color="000000"/>
            </w:tcBorders>
            <w:shd w:val="clear" w:color="auto" w:fill="D9D9D9"/>
          </w:tcPr>
          <w:p w14:paraId="738443DC" w14:textId="77777777" w:rsidR="004E55EA" w:rsidRPr="00EB1569" w:rsidRDefault="004E55EA">
            <w:pPr>
              <w:snapToGrid w:val="0"/>
              <w:rPr>
                <w:b/>
                <w:szCs w:val="22"/>
              </w:rPr>
            </w:pPr>
            <w:r w:rsidRPr="00EB1569">
              <w:rPr>
                <w:b/>
                <w:szCs w:val="22"/>
              </w:rPr>
              <w:t>Kundens krav</w:t>
            </w:r>
          </w:p>
        </w:tc>
        <w:tc>
          <w:tcPr>
            <w:tcW w:w="2023" w:type="pct"/>
            <w:gridSpan w:val="2"/>
            <w:tcBorders>
              <w:top w:val="single" w:sz="4" w:space="0" w:color="000000"/>
              <w:left w:val="single" w:sz="4" w:space="0" w:color="000000"/>
              <w:bottom w:val="single" w:sz="4" w:space="0" w:color="000000"/>
              <w:right w:val="single" w:sz="4" w:space="0" w:color="000000"/>
            </w:tcBorders>
            <w:shd w:val="clear" w:color="auto" w:fill="FFF2CC"/>
          </w:tcPr>
          <w:p w14:paraId="342C405D" w14:textId="77777777" w:rsidR="004E55EA" w:rsidRPr="00EB1569" w:rsidRDefault="004E55EA">
            <w:pPr>
              <w:snapToGrid w:val="0"/>
              <w:rPr>
                <w:b/>
                <w:szCs w:val="22"/>
              </w:rPr>
            </w:pPr>
            <w:r w:rsidRPr="00EB1569">
              <w:rPr>
                <w:b/>
                <w:szCs w:val="22"/>
              </w:rPr>
              <w:t>Leverandørens besvarelse</w:t>
            </w:r>
          </w:p>
        </w:tc>
      </w:tr>
      <w:tr w:rsidR="004E55EA" w:rsidRPr="00EB1569" w14:paraId="404DD030" w14:textId="77777777" w:rsidTr="00A62113">
        <w:trPr>
          <w:cantSplit/>
          <w:tblHeader/>
        </w:trPr>
        <w:tc>
          <w:tcPr>
            <w:tcW w:w="389" w:type="pct"/>
            <w:tcBorders>
              <w:top w:val="single" w:sz="4" w:space="0" w:color="000000"/>
              <w:left w:val="single" w:sz="4" w:space="0" w:color="000000"/>
              <w:bottom w:val="single" w:sz="4" w:space="0" w:color="000000"/>
            </w:tcBorders>
            <w:shd w:val="clear" w:color="auto" w:fill="D9D9D9"/>
          </w:tcPr>
          <w:p w14:paraId="4FBF9047" w14:textId="77777777" w:rsidR="004E55EA" w:rsidRPr="00EB1569" w:rsidRDefault="004E55EA">
            <w:pPr>
              <w:snapToGrid w:val="0"/>
              <w:rPr>
                <w:b/>
                <w:szCs w:val="22"/>
              </w:rPr>
            </w:pPr>
            <w:r w:rsidRPr="00EB1569">
              <w:rPr>
                <w:b/>
                <w:szCs w:val="22"/>
              </w:rPr>
              <w:t>Nr</w:t>
            </w:r>
          </w:p>
        </w:tc>
        <w:tc>
          <w:tcPr>
            <w:tcW w:w="1439" w:type="pct"/>
            <w:tcBorders>
              <w:top w:val="single" w:sz="4" w:space="0" w:color="000000"/>
              <w:left w:val="single" w:sz="4" w:space="0" w:color="000000"/>
              <w:bottom w:val="single" w:sz="4" w:space="0" w:color="000000"/>
            </w:tcBorders>
            <w:shd w:val="clear" w:color="auto" w:fill="D9D9D9"/>
          </w:tcPr>
          <w:p w14:paraId="030EE311" w14:textId="77777777" w:rsidR="004E55EA" w:rsidRPr="00EB1569" w:rsidRDefault="004E55EA">
            <w:pPr>
              <w:snapToGrid w:val="0"/>
              <w:rPr>
                <w:b/>
                <w:szCs w:val="22"/>
              </w:rPr>
            </w:pPr>
            <w:r w:rsidRPr="00EB1569">
              <w:rPr>
                <w:b/>
                <w:szCs w:val="22"/>
              </w:rPr>
              <w:t>Beskrivelse</w:t>
            </w:r>
          </w:p>
        </w:tc>
        <w:tc>
          <w:tcPr>
            <w:tcW w:w="888" w:type="pct"/>
            <w:tcBorders>
              <w:top w:val="single" w:sz="4" w:space="0" w:color="000000"/>
              <w:left w:val="single" w:sz="4" w:space="0" w:color="000000"/>
              <w:bottom w:val="single" w:sz="4" w:space="0" w:color="000000"/>
              <w:right w:val="single" w:sz="4" w:space="0" w:color="000000"/>
            </w:tcBorders>
            <w:shd w:val="clear" w:color="auto" w:fill="D9D9D9"/>
          </w:tcPr>
          <w:p w14:paraId="6D29AC89" w14:textId="77777777" w:rsidR="004E55EA" w:rsidRPr="00EB1569" w:rsidRDefault="004E55EA">
            <w:pPr>
              <w:snapToGrid w:val="0"/>
              <w:rPr>
                <w:b/>
                <w:szCs w:val="22"/>
              </w:rPr>
            </w:pPr>
            <w:r w:rsidRPr="00EB1569">
              <w:rPr>
                <w:b/>
                <w:szCs w:val="22"/>
              </w:rPr>
              <w:t>Type dokumentasjon</w:t>
            </w:r>
          </w:p>
        </w:tc>
        <w:tc>
          <w:tcPr>
            <w:tcW w:w="261" w:type="pct"/>
            <w:tcBorders>
              <w:top w:val="single" w:sz="4" w:space="0" w:color="000000"/>
              <w:left w:val="single" w:sz="4" w:space="0" w:color="000000"/>
              <w:bottom w:val="single" w:sz="4" w:space="0" w:color="000000"/>
            </w:tcBorders>
            <w:shd w:val="clear" w:color="auto" w:fill="D9D9D9"/>
          </w:tcPr>
          <w:p w14:paraId="72CCE7CC" w14:textId="77777777" w:rsidR="004E55EA" w:rsidRPr="00EB1569" w:rsidRDefault="004E55EA" w:rsidP="00B85DBD">
            <w:pPr>
              <w:snapToGrid w:val="0"/>
              <w:jc w:val="center"/>
              <w:rPr>
                <w:b/>
                <w:szCs w:val="22"/>
              </w:rPr>
            </w:pPr>
            <w:r w:rsidRPr="00EB1569">
              <w:rPr>
                <w:b/>
                <w:szCs w:val="22"/>
              </w:rPr>
              <w:t>Type krav</w:t>
            </w:r>
          </w:p>
          <w:p w14:paraId="39E580C2" w14:textId="77777777" w:rsidR="004E55EA" w:rsidRPr="00EB1569" w:rsidRDefault="004E55EA">
            <w:pPr>
              <w:rPr>
                <w:b/>
                <w:szCs w:val="22"/>
              </w:rPr>
            </w:pPr>
          </w:p>
        </w:tc>
        <w:tc>
          <w:tcPr>
            <w:tcW w:w="398" w:type="pct"/>
            <w:tcBorders>
              <w:top w:val="single" w:sz="4" w:space="0" w:color="000000"/>
              <w:left w:val="single" w:sz="4" w:space="0" w:color="000000"/>
              <w:bottom w:val="single" w:sz="4" w:space="0" w:color="000000"/>
            </w:tcBorders>
            <w:shd w:val="clear" w:color="auto" w:fill="FFF2CC"/>
          </w:tcPr>
          <w:p w14:paraId="348971DC" w14:textId="2A42F083" w:rsidR="004E55EA" w:rsidRPr="00EB1569" w:rsidRDefault="00162916">
            <w:pPr>
              <w:snapToGrid w:val="0"/>
              <w:rPr>
                <w:b/>
                <w:szCs w:val="22"/>
              </w:rPr>
            </w:pPr>
            <w:r>
              <w:rPr>
                <w:b/>
                <w:szCs w:val="22"/>
              </w:rPr>
              <w:t>Innfris</w:t>
            </w:r>
          </w:p>
          <w:p w14:paraId="216D427E" w14:textId="77777777" w:rsidR="00F2640D" w:rsidRPr="00EB1569" w:rsidRDefault="004E55EA">
            <w:pPr>
              <w:rPr>
                <w:b/>
                <w:szCs w:val="22"/>
              </w:rPr>
            </w:pPr>
            <w:r w:rsidRPr="00EB1569">
              <w:rPr>
                <w:b/>
                <w:szCs w:val="22"/>
              </w:rPr>
              <w:t>(Ja/Nei/</w:t>
            </w:r>
          </w:p>
          <w:p w14:paraId="17E1E788" w14:textId="705253FF" w:rsidR="004E55EA" w:rsidRPr="00EB1569" w:rsidRDefault="004E55EA">
            <w:pPr>
              <w:rPr>
                <w:b/>
                <w:szCs w:val="22"/>
              </w:rPr>
            </w:pPr>
            <w:r w:rsidRPr="00EB1569">
              <w:rPr>
                <w:b/>
                <w:szCs w:val="22"/>
              </w:rPr>
              <w:t>Delvis)</w:t>
            </w:r>
          </w:p>
        </w:tc>
        <w:tc>
          <w:tcPr>
            <w:tcW w:w="1625" w:type="pct"/>
            <w:tcBorders>
              <w:top w:val="single" w:sz="4" w:space="0" w:color="000000"/>
              <w:left w:val="single" w:sz="4" w:space="0" w:color="000000"/>
              <w:bottom w:val="single" w:sz="4" w:space="0" w:color="000000"/>
              <w:right w:val="single" w:sz="4" w:space="0" w:color="000000"/>
            </w:tcBorders>
            <w:shd w:val="clear" w:color="auto" w:fill="FFF2CC"/>
          </w:tcPr>
          <w:p w14:paraId="507C0161" w14:textId="1B92A609" w:rsidR="004E55EA" w:rsidRPr="00EB1569" w:rsidRDefault="004E55EA">
            <w:pPr>
              <w:snapToGrid w:val="0"/>
              <w:rPr>
                <w:b/>
                <w:szCs w:val="22"/>
              </w:rPr>
            </w:pPr>
            <w:r w:rsidRPr="00EB1569">
              <w:rPr>
                <w:b/>
                <w:szCs w:val="22"/>
              </w:rPr>
              <w:t>Løsningsbeskrivelse</w:t>
            </w:r>
            <w:r w:rsidR="00B92B0F" w:rsidRPr="00EB1569">
              <w:rPr>
                <w:b/>
                <w:szCs w:val="22"/>
              </w:rPr>
              <w:t>, løsningselement</w:t>
            </w:r>
          </w:p>
        </w:tc>
      </w:tr>
      <w:tr w:rsidR="00583DD7" w:rsidRPr="00EB1569" w14:paraId="728C582C" w14:textId="77777777" w:rsidTr="00A62113">
        <w:trPr>
          <w:cantSplit/>
        </w:trPr>
        <w:tc>
          <w:tcPr>
            <w:tcW w:w="389" w:type="pct"/>
            <w:tcBorders>
              <w:top w:val="single" w:sz="4" w:space="0" w:color="000000"/>
              <w:left w:val="single" w:sz="4" w:space="0" w:color="000000"/>
              <w:bottom w:val="single" w:sz="4" w:space="0" w:color="000000"/>
            </w:tcBorders>
          </w:tcPr>
          <w:p w14:paraId="01928BBE" w14:textId="77777777" w:rsidR="00583DD7" w:rsidRPr="00EB1569" w:rsidRDefault="00583DD7" w:rsidP="00583DD7">
            <w:pPr>
              <w:pStyle w:val="Overskrift3"/>
              <w:keepNext w:val="0"/>
              <w:widowControl/>
              <w:spacing w:before="40" w:line="240" w:lineRule="auto"/>
            </w:pPr>
          </w:p>
        </w:tc>
        <w:tc>
          <w:tcPr>
            <w:tcW w:w="1439" w:type="pct"/>
            <w:tcBorders>
              <w:top w:val="single" w:sz="4" w:space="0" w:color="000000"/>
              <w:left w:val="single" w:sz="4" w:space="0" w:color="000000"/>
              <w:bottom w:val="single" w:sz="4" w:space="0" w:color="000000"/>
            </w:tcBorders>
          </w:tcPr>
          <w:p w14:paraId="20420841" w14:textId="2DD19EC2" w:rsidR="00A36E90" w:rsidRPr="00AA4C50" w:rsidRDefault="00A36E90" w:rsidP="00583DD7">
            <w:pPr>
              <w:pStyle w:val="Tabell"/>
              <w:rPr>
                <w:b/>
                <w:bCs/>
              </w:rPr>
            </w:pPr>
            <w:r w:rsidRPr="00AA4C50">
              <w:rPr>
                <w:b/>
                <w:bCs/>
              </w:rPr>
              <w:t>Single-sign-on</w:t>
            </w:r>
          </w:p>
          <w:p w14:paraId="6E07B41D" w14:textId="0A703CD8" w:rsidR="00583DD7" w:rsidRPr="00EB1569" w:rsidRDefault="00583DD7" w:rsidP="00EB148A">
            <w:pPr>
              <w:pStyle w:val="Tabell"/>
            </w:pPr>
            <w:r w:rsidRPr="00EB1569">
              <w:t>Kunden har behov for at tjenesten etableres inkludert Single-Sign-On for Kundens brukere, som autentiseres og autoriseres for bruk av tjenesten via  Kundens Entra ID</w:t>
            </w:r>
            <w:r w:rsidR="00AA4C50">
              <w:t xml:space="preserve"> gjennom hele avtaleperioden. </w:t>
            </w:r>
          </w:p>
        </w:tc>
        <w:tc>
          <w:tcPr>
            <w:tcW w:w="888" w:type="pct"/>
            <w:tcBorders>
              <w:top w:val="single" w:sz="4" w:space="0" w:color="000000"/>
              <w:left w:val="single" w:sz="4" w:space="0" w:color="000000"/>
              <w:bottom w:val="single" w:sz="4" w:space="0" w:color="000000"/>
              <w:right w:val="single" w:sz="4" w:space="0" w:color="000000"/>
            </w:tcBorders>
          </w:tcPr>
          <w:p w14:paraId="3895B04D" w14:textId="28DBAA1A" w:rsidR="00583DD7" w:rsidRPr="00EB1569" w:rsidRDefault="00583DD7" w:rsidP="00583DD7">
            <w:pPr>
              <w:pStyle w:val="Tabell"/>
              <w:rPr>
                <w:szCs w:val="22"/>
              </w:rPr>
            </w:pPr>
            <w:r w:rsidRPr="00EB1569">
              <w:rPr>
                <w:szCs w:val="22"/>
              </w:rPr>
              <w:t xml:space="preserve">Leverandøren bes bekrefte at aktiviteter for etablering av SSO inkludert i Bilag 3 og at SSO med Entra ID er inkludert i tilbudte tjenestepris i Bilag 6. </w:t>
            </w:r>
          </w:p>
        </w:tc>
        <w:tc>
          <w:tcPr>
            <w:tcW w:w="261" w:type="pct"/>
            <w:tcBorders>
              <w:top w:val="single" w:sz="4" w:space="0" w:color="000000"/>
              <w:left w:val="single" w:sz="4" w:space="0" w:color="000000"/>
              <w:bottom w:val="single" w:sz="4" w:space="0" w:color="000000"/>
            </w:tcBorders>
          </w:tcPr>
          <w:p w14:paraId="6199516A" w14:textId="2E74951D" w:rsidR="00583DD7" w:rsidRPr="00EB1569" w:rsidRDefault="00583DD7" w:rsidP="00583DD7">
            <w:pPr>
              <w:pStyle w:val="Tabell"/>
              <w:jc w:val="center"/>
              <w:rPr>
                <w:b/>
                <w:szCs w:val="22"/>
              </w:rPr>
            </w:pPr>
            <w:r w:rsidRPr="00EB1569">
              <w:rPr>
                <w:b/>
                <w:szCs w:val="22"/>
              </w:rPr>
              <w:t>B</w:t>
            </w:r>
          </w:p>
        </w:tc>
        <w:tc>
          <w:tcPr>
            <w:tcW w:w="398" w:type="pct"/>
            <w:tcBorders>
              <w:top w:val="single" w:sz="4" w:space="0" w:color="000000"/>
              <w:left w:val="single" w:sz="4" w:space="0" w:color="000000"/>
              <w:bottom w:val="single" w:sz="4" w:space="0" w:color="000000"/>
            </w:tcBorders>
          </w:tcPr>
          <w:p w14:paraId="51D5285F" w14:textId="77777777" w:rsidR="00583DD7" w:rsidRPr="00EB1569" w:rsidRDefault="00583DD7" w:rsidP="00583DD7">
            <w:pPr>
              <w:pStyle w:val="Tabell"/>
              <w:rPr>
                <w:szCs w:val="22"/>
              </w:rPr>
            </w:pPr>
          </w:p>
        </w:tc>
        <w:tc>
          <w:tcPr>
            <w:tcW w:w="1625" w:type="pct"/>
            <w:tcBorders>
              <w:top w:val="single" w:sz="4" w:space="0" w:color="000000"/>
              <w:left w:val="single" w:sz="4" w:space="0" w:color="000000"/>
              <w:bottom w:val="single" w:sz="4" w:space="0" w:color="000000"/>
              <w:right w:val="single" w:sz="4" w:space="0" w:color="000000"/>
            </w:tcBorders>
          </w:tcPr>
          <w:p w14:paraId="797AAEAF" w14:textId="77777777" w:rsidR="00583DD7" w:rsidRPr="00EB1569" w:rsidRDefault="00583DD7" w:rsidP="00583DD7">
            <w:pPr>
              <w:pStyle w:val="Tabell"/>
              <w:rPr>
                <w:szCs w:val="22"/>
              </w:rPr>
            </w:pPr>
          </w:p>
        </w:tc>
      </w:tr>
      <w:tr w:rsidR="00F75801" w:rsidRPr="00EB1569" w14:paraId="2A10CDC2" w14:textId="77777777" w:rsidTr="00A62113">
        <w:trPr>
          <w:cantSplit/>
        </w:trPr>
        <w:tc>
          <w:tcPr>
            <w:tcW w:w="389" w:type="pct"/>
            <w:tcBorders>
              <w:top w:val="single" w:sz="4" w:space="0" w:color="000000"/>
              <w:left w:val="single" w:sz="4" w:space="0" w:color="000000"/>
              <w:bottom w:val="single" w:sz="4" w:space="0" w:color="000000"/>
            </w:tcBorders>
          </w:tcPr>
          <w:p w14:paraId="061DFD39" w14:textId="77777777" w:rsidR="00F75801" w:rsidRPr="00EB1569" w:rsidRDefault="00F75801" w:rsidP="00583DD7">
            <w:pPr>
              <w:pStyle w:val="Overskrift3"/>
              <w:keepNext w:val="0"/>
              <w:widowControl/>
              <w:spacing w:before="40" w:line="240" w:lineRule="auto"/>
            </w:pPr>
          </w:p>
        </w:tc>
        <w:tc>
          <w:tcPr>
            <w:tcW w:w="1439" w:type="pct"/>
            <w:tcBorders>
              <w:top w:val="single" w:sz="4" w:space="0" w:color="000000"/>
              <w:left w:val="single" w:sz="4" w:space="0" w:color="000000"/>
              <w:bottom w:val="single" w:sz="4" w:space="0" w:color="000000"/>
            </w:tcBorders>
          </w:tcPr>
          <w:p w14:paraId="7CCDD4C2" w14:textId="77777777" w:rsidR="00F75801" w:rsidRPr="000011B6" w:rsidRDefault="00626948" w:rsidP="00583DD7">
            <w:pPr>
              <w:pStyle w:val="Tabell"/>
              <w:rPr>
                <w:b/>
                <w:bCs/>
              </w:rPr>
            </w:pPr>
            <w:r w:rsidRPr="000011B6">
              <w:rPr>
                <w:b/>
                <w:bCs/>
              </w:rPr>
              <w:t>Anbefalte integrasjoner</w:t>
            </w:r>
          </w:p>
          <w:p w14:paraId="47882FCD" w14:textId="06D5B24C" w:rsidR="00626948" w:rsidRPr="00EB1569" w:rsidRDefault="00626948" w:rsidP="00583DD7">
            <w:pPr>
              <w:pStyle w:val="Tabell"/>
            </w:pPr>
            <w:r>
              <w:t xml:space="preserve">Dersom Leverandøren ut ifra dagens nettsted og/eller </w:t>
            </w:r>
            <w:r w:rsidR="008714E5">
              <w:t xml:space="preserve">andre forhold som tilsier at Kunden vil ha god nytteverdi av </w:t>
            </w:r>
            <w:r w:rsidR="00396ECE">
              <w:t xml:space="preserve">integrasjon, er det ønskelig at dette inkluderes i tilbudet som </w:t>
            </w:r>
            <w:r w:rsidR="00632576">
              <w:t>opsjoner for Kunden</w:t>
            </w:r>
          </w:p>
        </w:tc>
        <w:tc>
          <w:tcPr>
            <w:tcW w:w="888" w:type="pct"/>
            <w:tcBorders>
              <w:top w:val="single" w:sz="4" w:space="0" w:color="000000"/>
              <w:left w:val="single" w:sz="4" w:space="0" w:color="000000"/>
              <w:bottom w:val="single" w:sz="4" w:space="0" w:color="000000"/>
              <w:right w:val="single" w:sz="4" w:space="0" w:color="000000"/>
            </w:tcBorders>
          </w:tcPr>
          <w:p w14:paraId="7A4B3466" w14:textId="77777777" w:rsidR="00F75801" w:rsidRDefault="00632576" w:rsidP="00583DD7">
            <w:pPr>
              <w:pStyle w:val="Tabell"/>
              <w:rPr>
                <w:szCs w:val="22"/>
              </w:rPr>
            </w:pPr>
            <w:r>
              <w:rPr>
                <w:szCs w:val="22"/>
              </w:rPr>
              <w:t xml:space="preserve">Leverandøren bes beskrive </w:t>
            </w:r>
            <w:r w:rsidR="002147C8">
              <w:rPr>
                <w:szCs w:val="22"/>
              </w:rPr>
              <w:t>slike (</w:t>
            </w:r>
            <w:r>
              <w:rPr>
                <w:szCs w:val="22"/>
              </w:rPr>
              <w:t>eventuelle</w:t>
            </w:r>
            <w:r w:rsidR="002147C8">
              <w:rPr>
                <w:szCs w:val="22"/>
              </w:rPr>
              <w:t>)</w:t>
            </w:r>
            <w:r>
              <w:rPr>
                <w:szCs w:val="22"/>
              </w:rPr>
              <w:t xml:space="preserve"> anbefalte integrasjoner</w:t>
            </w:r>
            <w:r w:rsidR="00C41AD5">
              <w:rPr>
                <w:szCs w:val="22"/>
              </w:rPr>
              <w:t xml:space="preserve"> med </w:t>
            </w:r>
            <w:r w:rsidR="008D2A08">
              <w:rPr>
                <w:szCs w:val="22"/>
              </w:rPr>
              <w:t>nytteverdi for Kunden.</w:t>
            </w:r>
          </w:p>
          <w:p w14:paraId="4E9E98DF" w14:textId="0BE8CD3D" w:rsidR="008D2A08" w:rsidRPr="00EB1569" w:rsidRDefault="008D2A08" w:rsidP="00583DD7">
            <w:pPr>
              <w:pStyle w:val="Tabell"/>
              <w:rPr>
                <w:szCs w:val="22"/>
              </w:rPr>
            </w:pPr>
            <w:r>
              <w:rPr>
                <w:szCs w:val="22"/>
              </w:rPr>
              <w:t>Opsjoner prises i SSA-L Bilag 6.</w:t>
            </w:r>
          </w:p>
        </w:tc>
        <w:tc>
          <w:tcPr>
            <w:tcW w:w="261" w:type="pct"/>
            <w:tcBorders>
              <w:top w:val="single" w:sz="4" w:space="0" w:color="000000"/>
              <w:left w:val="single" w:sz="4" w:space="0" w:color="000000"/>
              <w:bottom w:val="single" w:sz="4" w:space="0" w:color="000000"/>
            </w:tcBorders>
          </w:tcPr>
          <w:p w14:paraId="355B9534" w14:textId="3B5ABFED" w:rsidR="00F75801" w:rsidRPr="00EB1569" w:rsidRDefault="00C41AD5" w:rsidP="00583DD7">
            <w:pPr>
              <w:pStyle w:val="Tabell"/>
              <w:jc w:val="center"/>
              <w:rPr>
                <w:b/>
                <w:szCs w:val="22"/>
              </w:rPr>
            </w:pPr>
            <w:r>
              <w:rPr>
                <w:b/>
                <w:szCs w:val="22"/>
              </w:rPr>
              <w:t>B</w:t>
            </w:r>
          </w:p>
        </w:tc>
        <w:tc>
          <w:tcPr>
            <w:tcW w:w="398" w:type="pct"/>
            <w:tcBorders>
              <w:top w:val="single" w:sz="4" w:space="0" w:color="000000"/>
              <w:left w:val="single" w:sz="4" w:space="0" w:color="000000"/>
              <w:bottom w:val="single" w:sz="4" w:space="0" w:color="000000"/>
            </w:tcBorders>
          </w:tcPr>
          <w:p w14:paraId="1577BED7" w14:textId="77777777" w:rsidR="00F75801" w:rsidRPr="00EB1569" w:rsidRDefault="00F75801" w:rsidP="00583DD7">
            <w:pPr>
              <w:pStyle w:val="Tabell"/>
              <w:rPr>
                <w:szCs w:val="22"/>
              </w:rPr>
            </w:pPr>
          </w:p>
        </w:tc>
        <w:tc>
          <w:tcPr>
            <w:tcW w:w="1625" w:type="pct"/>
            <w:tcBorders>
              <w:top w:val="single" w:sz="4" w:space="0" w:color="000000"/>
              <w:left w:val="single" w:sz="4" w:space="0" w:color="000000"/>
              <w:bottom w:val="single" w:sz="4" w:space="0" w:color="000000"/>
              <w:right w:val="single" w:sz="4" w:space="0" w:color="000000"/>
            </w:tcBorders>
          </w:tcPr>
          <w:p w14:paraId="2DE0F481" w14:textId="77777777" w:rsidR="00F75801" w:rsidRPr="00EB1569" w:rsidRDefault="00F75801" w:rsidP="00583DD7">
            <w:pPr>
              <w:pStyle w:val="Tabell"/>
              <w:rPr>
                <w:szCs w:val="22"/>
              </w:rPr>
            </w:pPr>
          </w:p>
        </w:tc>
      </w:tr>
    </w:tbl>
    <w:p w14:paraId="7E308A4F" w14:textId="77777777" w:rsidR="00286153" w:rsidRDefault="00286153"/>
    <w:p w14:paraId="7FFCA200" w14:textId="77777777" w:rsidR="00EB148A" w:rsidRDefault="00EB148A"/>
    <w:p w14:paraId="3D2FDE4A" w14:textId="77777777" w:rsidR="00EB148A" w:rsidRDefault="00EB148A"/>
    <w:p w14:paraId="1342B816" w14:textId="77777777" w:rsidR="00B31CC2" w:rsidRDefault="00B31CC2"/>
    <w:p w14:paraId="779E784D" w14:textId="77777777" w:rsidR="00B31CC2" w:rsidRDefault="00B31CC2"/>
    <w:p w14:paraId="0584636B" w14:textId="77777777" w:rsidR="00B31CC2" w:rsidRDefault="00B31CC2"/>
    <w:p w14:paraId="287543C1" w14:textId="77777777" w:rsidR="00B31CC2" w:rsidRDefault="00B31CC2"/>
    <w:p w14:paraId="0249BC27" w14:textId="77777777" w:rsidR="00EB148A" w:rsidRDefault="00EB148A"/>
    <w:p w14:paraId="02003167" w14:textId="3D4A6AFB" w:rsidR="007B1680" w:rsidRPr="000A6786" w:rsidRDefault="007C65A7" w:rsidP="000A6786">
      <w:pPr>
        <w:pStyle w:val="Overskrift2"/>
        <w:rPr>
          <w:lang w:val="nb-NO"/>
        </w:rPr>
      </w:pPr>
      <w:r w:rsidRPr="00EF2245">
        <w:rPr>
          <w:lang w:val="nb-NO"/>
        </w:rPr>
        <w:lastRenderedPageBreak/>
        <w:t xml:space="preserve">Funksjonalitet i dagens nettsted </w:t>
      </w:r>
    </w:p>
    <w:tbl>
      <w:tblPr>
        <w:tblW w:w="5000" w:type="pct"/>
        <w:tblLayout w:type="fixed"/>
        <w:tblLook w:val="0000" w:firstRow="0" w:lastRow="0" w:firstColumn="0" w:lastColumn="0" w:noHBand="0" w:noVBand="0"/>
      </w:tblPr>
      <w:tblGrid>
        <w:gridCol w:w="1054"/>
        <w:gridCol w:w="3903"/>
        <w:gridCol w:w="2409"/>
        <w:gridCol w:w="708"/>
        <w:gridCol w:w="1080"/>
        <w:gridCol w:w="4408"/>
      </w:tblGrid>
      <w:tr w:rsidR="007B1680" w:rsidRPr="00EB1569" w14:paraId="299F21D8" w14:textId="77777777" w:rsidTr="007B1680">
        <w:trPr>
          <w:cantSplit/>
          <w:tblHeader/>
        </w:trPr>
        <w:tc>
          <w:tcPr>
            <w:tcW w:w="2977" w:type="pct"/>
            <w:gridSpan w:val="4"/>
            <w:tcBorders>
              <w:top w:val="single" w:sz="4" w:space="0" w:color="000000"/>
              <w:left w:val="single" w:sz="4" w:space="0" w:color="000000"/>
              <w:bottom w:val="single" w:sz="4" w:space="0" w:color="000000"/>
            </w:tcBorders>
            <w:shd w:val="clear" w:color="auto" w:fill="D9D9D9"/>
          </w:tcPr>
          <w:p w14:paraId="7BC66BBF" w14:textId="77777777" w:rsidR="007B1680" w:rsidRPr="00EB1569" w:rsidRDefault="007B1680" w:rsidP="007B1680">
            <w:pPr>
              <w:widowControl/>
              <w:snapToGrid w:val="0"/>
              <w:rPr>
                <w:b/>
                <w:szCs w:val="22"/>
              </w:rPr>
            </w:pPr>
            <w:r w:rsidRPr="00EB1569">
              <w:rPr>
                <w:b/>
                <w:szCs w:val="22"/>
              </w:rPr>
              <w:t>Kundens krav</w:t>
            </w:r>
          </w:p>
        </w:tc>
        <w:tc>
          <w:tcPr>
            <w:tcW w:w="2023" w:type="pct"/>
            <w:gridSpan w:val="2"/>
            <w:tcBorders>
              <w:top w:val="single" w:sz="4" w:space="0" w:color="000000"/>
              <w:left w:val="single" w:sz="4" w:space="0" w:color="000000"/>
              <w:bottom w:val="single" w:sz="4" w:space="0" w:color="000000"/>
              <w:right w:val="single" w:sz="4" w:space="0" w:color="000000"/>
            </w:tcBorders>
            <w:shd w:val="clear" w:color="auto" w:fill="FFF2CC"/>
          </w:tcPr>
          <w:p w14:paraId="06208BC8" w14:textId="77777777" w:rsidR="007B1680" w:rsidRPr="00EB1569" w:rsidRDefault="007B1680" w:rsidP="007B1680">
            <w:pPr>
              <w:widowControl/>
              <w:snapToGrid w:val="0"/>
              <w:rPr>
                <w:b/>
                <w:szCs w:val="22"/>
              </w:rPr>
            </w:pPr>
            <w:r w:rsidRPr="00EB1569">
              <w:rPr>
                <w:b/>
                <w:szCs w:val="22"/>
              </w:rPr>
              <w:t>Leverandørens besvarelse</w:t>
            </w:r>
          </w:p>
        </w:tc>
      </w:tr>
      <w:tr w:rsidR="007B1680" w:rsidRPr="00EB1569" w14:paraId="722E2504" w14:textId="77777777" w:rsidTr="007B1680">
        <w:trPr>
          <w:cantSplit/>
          <w:tblHeader/>
        </w:trPr>
        <w:tc>
          <w:tcPr>
            <w:tcW w:w="389" w:type="pct"/>
            <w:tcBorders>
              <w:top w:val="single" w:sz="4" w:space="0" w:color="000000"/>
              <w:left w:val="single" w:sz="4" w:space="0" w:color="000000"/>
              <w:bottom w:val="single" w:sz="4" w:space="0" w:color="000000"/>
            </w:tcBorders>
            <w:shd w:val="clear" w:color="auto" w:fill="D9D9D9"/>
          </w:tcPr>
          <w:p w14:paraId="58E2190F" w14:textId="77777777" w:rsidR="007B1680" w:rsidRPr="00EB1569" w:rsidRDefault="007B1680" w:rsidP="007B1680">
            <w:pPr>
              <w:widowControl/>
              <w:snapToGrid w:val="0"/>
              <w:rPr>
                <w:b/>
                <w:szCs w:val="22"/>
              </w:rPr>
            </w:pPr>
            <w:r w:rsidRPr="00EB1569">
              <w:rPr>
                <w:b/>
                <w:szCs w:val="22"/>
              </w:rPr>
              <w:t>Nr</w:t>
            </w:r>
          </w:p>
        </w:tc>
        <w:tc>
          <w:tcPr>
            <w:tcW w:w="1439" w:type="pct"/>
            <w:tcBorders>
              <w:top w:val="single" w:sz="4" w:space="0" w:color="000000"/>
              <w:left w:val="single" w:sz="4" w:space="0" w:color="000000"/>
              <w:bottom w:val="single" w:sz="4" w:space="0" w:color="000000"/>
            </w:tcBorders>
            <w:shd w:val="clear" w:color="auto" w:fill="D9D9D9"/>
          </w:tcPr>
          <w:p w14:paraId="74E83A20" w14:textId="77777777" w:rsidR="007B1680" w:rsidRPr="00EB1569" w:rsidRDefault="007B1680" w:rsidP="007B1680">
            <w:pPr>
              <w:widowControl/>
              <w:snapToGrid w:val="0"/>
              <w:rPr>
                <w:b/>
                <w:szCs w:val="22"/>
              </w:rPr>
            </w:pPr>
            <w:r w:rsidRPr="00EB1569">
              <w:rPr>
                <w:b/>
                <w:szCs w:val="22"/>
              </w:rPr>
              <w:t>Beskrivelse</w:t>
            </w:r>
          </w:p>
        </w:tc>
        <w:tc>
          <w:tcPr>
            <w:tcW w:w="888" w:type="pct"/>
            <w:tcBorders>
              <w:top w:val="single" w:sz="4" w:space="0" w:color="000000"/>
              <w:left w:val="single" w:sz="4" w:space="0" w:color="000000"/>
              <w:bottom w:val="single" w:sz="4" w:space="0" w:color="000000"/>
              <w:right w:val="single" w:sz="4" w:space="0" w:color="000000"/>
            </w:tcBorders>
            <w:shd w:val="clear" w:color="auto" w:fill="D9D9D9"/>
          </w:tcPr>
          <w:p w14:paraId="0C0ACA20" w14:textId="77777777" w:rsidR="007B1680" w:rsidRPr="00EB1569" w:rsidRDefault="007B1680" w:rsidP="007B1680">
            <w:pPr>
              <w:widowControl/>
              <w:snapToGrid w:val="0"/>
              <w:rPr>
                <w:b/>
                <w:szCs w:val="22"/>
              </w:rPr>
            </w:pPr>
            <w:r w:rsidRPr="00EB1569">
              <w:rPr>
                <w:b/>
                <w:szCs w:val="22"/>
              </w:rPr>
              <w:t>Type dokumentasjon</w:t>
            </w:r>
          </w:p>
        </w:tc>
        <w:tc>
          <w:tcPr>
            <w:tcW w:w="261" w:type="pct"/>
            <w:tcBorders>
              <w:top w:val="single" w:sz="4" w:space="0" w:color="000000"/>
              <w:left w:val="single" w:sz="4" w:space="0" w:color="000000"/>
              <w:bottom w:val="single" w:sz="4" w:space="0" w:color="000000"/>
            </w:tcBorders>
            <w:shd w:val="clear" w:color="auto" w:fill="D9D9D9"/>
          </w:tcPr>
          <w:p w14:paraId="14F8E1B4" w14:textId="77777777" w:rsidR="007B1680" w:rsidRPr="00EB1569" w:rsidRDefault="007B1680" w:rsidP="007B1680">
            <w:pPr>
              <w:widowControl/>
              <w:snapToGrid w:val="0"/>
              <w:jc w:val="center"/>
              <w:rPr>
                <w:b/>
                <w:szCs w:val="22"/>
              </w:rPr>
            </w:pPr>
            <w:r w:rsidRPr="00EB1569">
              <w:rPr>
                <w:b/>
                <w:szCs w:val="22"/>
              </w:rPr>
              <w:t>Type krav</w:t>
            </w:r>
          </w:p>
          <w:p w14:paraId="2AF77316" w14:textId="77777777" w:rsidR="007B1680" w:rsidRPr="00EB1569" w:rsidRDefault="007B1680" w:rsidP="007B1680">
            <w:pPr>
              <w:widowControl/>
              <w:rPr>
                <w:b/>
                <w:szCs w:val="22"/>
              </w:rPr>
            </w:pPr>
          </w:p>
        </w:tc>
        <w:tc>
          <w:tcPr>
            <w:tcW w:w="398" w:type="pct"/>
            <w:tcBorders>
              <w:top w:val="single" w:sz="4" w:space="0" w:color="000000"/>
              <w:left w:val="single" w:sz="4" w:space="0" w:color="000000"/>
              <w:bottom w:val="single" w:sz="4" w:space="0" w:color="000000"/>
            </w:tcBorders>
            <w:shd w:val="clear" w:color="auto" w:fill="FFF2CC"/>
          </w:tcPr>
          <w:p w14:paraId="7206CB69" w14:textId="77777777" w:rsidR="007B1680" w:rsidRPr="00EB1569" w:rsidRDefault="007B1680" w:rsidP="007B1680">
            <w:pPr>
              <w:widowControl/>
              <w:snapToGrid w:val="0"/>
              <w:rPr>
                <w:b/>
                <w:szCs w:val="22"/>
              </w:rPr>
            </w:pPr>
            <w:r>
              <w:rPr>
                <w:b/>
                <w:szCs w:val="22"/>
              </w:rPr>
              <w:t>Innfris</w:t>
            </w:r>
          </w:p>
          <w:p w14:paraId="09B672BC" w14:textId="77777777" w:rsidR="007B1680" w:rsidRPr="00EB1569" w:rsidRDefault="007B1680" w:rsidP="007B1680">
            <w:pPr>
              <w:widowControl/>
              <w:rPr>
                <w:b/>
                <w:szCs w:val="22"/>
              </w:rPr>
            </w:pPr>
            <w:r w:rsidRPr="00EB1569">
              <w:rPr>
                <w:b/>
                <w:szCs w:val="22"/>
              </w:rPr>
              <w:t>(Ja/Nei/</w:t>
            </w:r>
          </w:p>
          <w:p w14:paraId="375C45E1" w14:textId="77777777" w:rsidR="007B1680" w:rsidRPr="00EB1569" w:rsidRDefault="007B1680" w:rsidP="007B1680">
            <w:pPr>
              <w:widowControl/>
              <w:rPr>
                <w:b/>
                <w:szCs w:val="22"/>
              </w:rPr>
            </w:pPr>
            <w:r w:rsidRPr="00EB1569">
              <w:rPr>
                <w:b/>
                <w:szCs w:val="22"/>
              </w:rPr>
              <w:t>Delvis)</w:t>
            </w:r>
          </w:p>
        </w:tc>
        <w:tc>
          <w:tcPr>
            <w:tcW w:w="1625" w:type="pct"/>
            <w:tcBorders>
              <w:top w:val="single" w:sz="4" w:space="0" w:color="000000"/>
              <w:left w:val="single" w:sz="4" w:space="0" w:color="000000"/>
              <w:bottom w:val="single" w:sz="4" w:space="0" w:color="000000"/>
              <w:right w:val="single" w:sz="4" w:space="0" w:color="000000"/>
            </w:tcBorders>
            <w:shd w:val="clear" w:color="auto" w:fill="FFF2CC"/>
          </w:tcPr>
          <w:p w14:paraId="69F18953" w14:textId="77777777" w:rsidR="007B1680" w:rsidRPr="00EB1569" w:rsidRDefault="007B1680" w:rsidP="007B1680">
            <w:pPr>
              <w:widowControl/>
              <w:snapToGrid w:val="0"/>
              <w:rPr>
                <w:b/>
                <w:szCs w:val="22"/>
              </w:rPr>
            </w:pPr>
            <w:r w:rsidRPr="00EB1569">
              <w:rPr>
                <w:b/>
                <w:szCs w:val="22"/>
              </w:rPr>
              <w:t>Løsningsbeskrivelse, løsningselement</w:t>
            </w:r>
          </w:p>
        </w:tc>
      </w:tr>
    </w:tbl>
    <w:p w14:paraId="012E389F" w14:textId="77777777" w:rsidR="007B1680" w:rsidRDefault="007B1680"/>
    <w:tbl>
      <w:tblPr>
        <w:tblW w:w="5000" w:type="pct"/>
        <w:tblLayout w:type="fixed"/>
        <w:tblLook w:val="0000" w:firstRow="0" w:lastRow="0" w:firstColumn="0" w:lastColumn="0" w:noHBand="0" w:noVBand="0"/>
      </w:tblPr>
      <w:tblGrid>
        <w:gridCol w:w="1054"/>
        <w:gridCol w:w="3903"/>
        <w:gridCol w:w="2409"/>
        <w:gridCol w:w="708"/>
        <w:gridCol w:w="1080"/>
        <w:gridCol w:w="4408"/>
      </w:tblGrid>
      <w:tr w:rsidR="00583DD7" w:rsidRPr="00EB1569" w14:paraId="608B9704" w14:textId="77777777" w:rsidTr="000A6786">
        <w:tc>
          <w:tcPr>
            <w:tcW w:w="389" w:type="pct"/>
            <w:tcBorders>
              <w:top w:val="single" w:sz="4" w:space="0" w:color="000000"/>
              <w:left w:val="single" w:sz="4" w:space="0" w:color="000000"/>
              <w:bottom w:val="single" w:sz="4" w:space="0" w:color="000000"/>
            </w:tcBorders>
          </w:tcPr>
          <w:p w14:paraId="27102B5D" w14:textId="77777777" w:rsidR="00583DD7" w:rsidRPr="00EB1569" w:rsidRDefault="00583DD7" w:rsidP="00583DD7">
            <w:pPr>
              <w:pStyle w:val="Overskrift3"/>
              <w:keepNext w:val="0"/>
              <w:widowControl/>
              <w:spacing w:before="40" w:line="240" w:lineRule="auto"/>
            </w:pPr>
          </w:p>
        </w:tc>
        <w:tc>
          <w:tcPr>
            <w:tcW w:w="1439" w:type="pct"/>
            <w:tcBorders>
              <w:top w:val="single" w:sz="4" w:space="0" w:color="000000"/>
              <w:left w:val="single" w:sz="4" w:space="0" w:color="000000"/>
              <w:bottom w:val="single" w:sz="4" w:space="0" w:color="000000"/>
            </w:tcBorders>
          </w:tcPr>
          <w:p w14:paraId="02D712A7" w14:textId="207F20C7" w:rsidR="00142157" w:rsidRPr="00142157" w:rsidRDefault="004A1ACD" w:rsidP="00583DD7">
            <w:pPr>
              <w:pStyle w:val="Tabell"/>
              <w:rPr>
                <w:b/>
                <w:bCs/>
              </w:rPr>
            </w:pPr>
            <w:r>
              <w:rPr>
                <w:b/>
                <w:bCs/>
              </w:rPr>
              <w:t>F</w:t>
            </w:r>
            <w:r w:rsidR="00142157" w:rsidRPr="00142157">
              <w:rPr>
                <w:b/>
                <w:bCs/>
              </w:rPr>
              <w:t>unksjonalitet</w:t>
            </w:r>
          </w:p>
          <w:p w14:paraId="5AB88A7E" w14:textId="498EB589" w:rsidR="00583DD7" w:rsidRDefault="00207523" w:rsidP="00583DD7">
            <w:pPr>
              <w:pStyle w:val="Tabell"/>
            </w:pPr>
            <w:r>
              <w:t>Dagens</w:t>
            </w:r>
            <w:r w:rsidR="00783D90">
              <w:t xml:space="preserve"> </w:t>
            </w:r>
            <w:r w:rsidR="00B321A8">
              <w:t xml:space="preserve">funksjonalitet ønskes videreført </w:t>
            </w:r>
            <w:r w:rsidR="004C2BCF">
              <w:t>og</w:t>
            </w:r>
            <w:r w:rsidR="00743CAB">
              <w:t>/</w:t>
            </w:r>
            <w:r w:rsidR="004C2BCF">
              <w:t xml:space="preserve">eller forbedret </w:t>
            </w:r>
            <w:r w:rsidR="00B321A8">
              <w:t>for nettstedet</w:t>
            </w:r>
            <w:r w:rsidR="001D063B">
              <w:t>,</w:t>
            </w:r>
            <w:r>
              <w:t xml:space="preserve"> </w:t>
            </w:r>
            <w:r w:rsidR="004C579C">
              <w:t>uavhengig av teknologisk plattform</w:t>
            </w:r>
            <w:r w:rsidR="00C52CCE">
              <w:t xml:space="preserve">. </w:t>
            </w:r>
          </w:p>
          <w:p w14:paraId="325C6301" w14:textId="2ACE81EA" w:rsidR="00674621" w:rsidRPr="00EB1569" w:rsidRDefault="00674621" w:rsidP="00583DD7">
            <w:pPr>
              <w:pStyle w:val="Tabell"/>
            </w:pPr>
            <w:r>
              <w:t xml:space="preserve">Se </w:t>
            </w:r>
            <w:r w:rsidR="00C23800">
              <w:t xml:space="preserve">under </w:t>
            </w:r>
            <w:r w:rsidR="00545C5C">
              <w:t xml:space="preserve">kapittel </w:t>
            </w:r>
            <w:r w:rsidR="00C23800">
              <w:t xml:space="preserve">2 for beskrivelse av dagens </w:t>
            </w:r>
            <w:r w:rsidR="00287947">
              <w:t xml:space="preserve">nettsted med </w:t>
            </w:r>
            <w:r w:rsidR="00040815">
              <w:t xml:space="preserve">eksisterende </w:t>
            </w:r>
            <w:r w:rsidR="004A1ACD">
              <w:t xml:space="preserve">og ønsket </w:t>
            </w:r>
            <w:r w:rsidR="00C23800">
              <w:t>funksjonalitet</w:t>
            </w:r>
            <w:r w:rsidR="004A1ACD">
              <w:t>.</w:t>
            </w:r>
          </w:p>
        </w:tc>
        <w:tc>
          <w:tcPr>
            <w:tcW w:w="888" w:type="pct"/>
            <w:tcBorders>
              <w:top w:val="single" w:sz="4" w:space="0" w:color="000000"/>
              <w:left w:val="single" w:sz="4" w:space="0" w:color="000000"/>
              <w:bottom w:val="single" w:sz="4" w:space="0" w:color="000000"/>
              <w:right w:val="single" w:sz="4" w:space="0" w:color="000000"/>
            </w:tcBorders>
          </w:tcPr>
          <w:p w14:paraId="1D4EFD80" w14:textId="63FBF452" w:rsidR="00583DD7" w:rsidRPr="00EB1569" w:rsidRDefault="00287947" w:rsidP="00583DD7">
            <w:pPr>
              <w:pStyle w:val="Tabell"/>
              <w:rPr>
                <w:szCs w:val="22"/>
              </w:rPr>
            </w:pPr>
            <w:r>
              <w:t xml:space="preserve">Leverandøren bes bekrefte </w:t>
            </w:r>
            <w:r w:rsidR="006E20E8">
              <w:t xml:space="preserve">videreføring </w:t>
            </w:r>
            <w:r w:rsidR="0026301F">
              <w:t xml:space="preserve">og </w:t>
            </w:r>
            <w:r w:rsidR="00282C9B">
              <w:t xml:space="preserve">beskrive </w:t>
            </w:r>
            <w:r w:rsidR="0081211F">
              <w:t>eventuelle avvik</w:t>
            </w:r>
            <w:r w:rsidR="00AA37D9">
              <w:t>/bortfall</w:t>
            </w:r>
            <w:r w:rsidR="0081211F">
              <w:t xml:space="preserve"> </w:t>
            </w:r>
            <w:r w:rsidR="00AA37D9">
              <w:t xml:space="preserve">av </w:t>
            </w:r>
            <w:r w:rsidR="00797E41">
              <w:t>funksjonalitet</w:t>
            </w:r>
            <w:r w:rsidR="00AA37D9">
              <w:t xml:space="preserve"> i tilbudte løsning</w:t>
            </w:r>
            <w:r w:rsidR="000F66CD">
              <w:t>, samt</w:t>
            </w:r>
            <w:r w:rsidR="002A43E2">
              <w:t xml:space="preserve"> ønskede funksjonalitet</w:t>
            </w:r>
            <w:r w:rsidR="00E21501">
              <w:t>.</w:t>
            </w:r>
          </w:p>
        </w:tc>
        <w:tc>
          <w:tcPr>
            <w:tcW w:w="261" w:type="pct"/>
            <w:tcBorders>
              <w:top w:val="single" w:sz="4" w:space="0" w:color="000000"/>
              <w:left w:val="single" w:sz="4" w:space="0" w:color="000000"/>
              <w:bottom w:val="single" w:sz="4" w:space="0" w:color="000000"/>
            </w:tcBorders>
          </w:tcPr>
          <w:p w14:paraId="7A5FCCB2" w14:textId="2AF7381E" w:rsidR="00583DD7" w:rsidRPr="00EB1569" w:rsidRDefault="006E527B" w:rsidP="00583DD7">
            <w:pPr>
              <w:pStyle w:val="Tabell"/>
              <w:jc w:val="center"/>
              <w:rPr>
                <w:b/>
                <w:szCs w:val="22"/>
              </w:rPr>
            </w:pPr>
            <w:r>
              <w:rPr>
                <w:b/>
                <w:szCs w:val="22"/>
              </w:rPr>
              <w:t>B</w:t>
            </w:r>
          </w:p>
        </w:tc>
        <w:tc>
          <w:tcPr>
            <w:tcW w:w="398" w:type="pct"/>
            <w:tcBorders>
              <w:top w:val="single" w:sz="4" w:space="0" w:color="000000"/>
              <w:left w:val="single" w:sz="4" w:space="0" w:color="000000"/>
              <w:bottom w:val="single" w:sz="4" w:space="0" w:color="000000"/>
            </w:tcBorders>
          </w:tcPr>
          <w:p w14:paraId="483CC784" w14:textId="77777777" w:rsidR="00583DD7" w:rsidRPr="00EB1569" w:rsidRDefault="00583DD7" w:rsidP="00583DD7">
            <w:pPr>
              <w:pStyle w:val="Tabell"/>
              <w:rPr>
                <w:szCs w:val="22"/>
              </w:rPr>
            </w:pPr>
          </w:p>
        </w:tc>
        <w:tc>
          <w:tcPr>
            <w:tcW w:w="1625" w:type="pct"/>
            <w:tcBorders>
              <w:top w:val="single" w:sz="4" w:space="0" w:color="000000"/>
              <w:left w:val="single" w:sz="4" w:space="0" w:color="000000"/>
              <w:bottom w:val="single" w:sz="4" w:space="0" w:color="000000"/>
              <w:right w:val="single" w:sz="4" w:space="0" w:color="000000"/>
            </w:tcBorders>
          </w:tcPr>
          <w:p w14:paraId="5EBF00B9" w14:textId="77777777" w:rsidR="00583DD7" w:rsidRPr="00EB1569" w:rsidRDefault="00583DD7" w:rsidP="00583DD7">
            <w:pPr>
              <w:pStyle w:val="Tabell"/>
              <w:rPr>
                <w:szCs w:val="22"/>
              </w:rPr>
            </w:pPr>
          </w:p>
        </w:tc>
      </w:tr>
    </w:tbl>
    <w:p w14:paraId="6862F3B3" w14:textId="77777777" w:rsidR="002F114A" w:rsidRDefault="002F114A"/>
    <w:p w14:paraId="1EC2181B" w14:textId="77777777" w:rsidR="000A6786" w:rsidRDefault="000A6786"/>
    <w:tbl>
      <w:tblPr>
        <w:tblStyle w:val="Tabellrutenett"/>
        <w:tblW w:w="0" w:type="auto"/>
        <w:tblLook w:val="04A0" w:firstRow="1" w:lastRow="0" w:firstColumn="1" w:lastColumn="0" w:noHBand="0" w:noVBand="1"/>
      </w:tblPr>
      <w:tblGrid>
        <w:gridCol w:w="5098"/>
        <w:gridCol w:w="8180"/>
      </w:tblGrid>
      <w:tr w:rsidR="0026301F" w:rsidRPr="00EB1569" w14:paraId="300B7D31" w14:textId="77777777">
        <w:trPr>
          <w:gridAfter w:val="1"/>
          <w:wAfter w:w="8180" w:type="dxa"/>
          <w:cantSplit/>
          <w:tblHeader/>
        </w:trPr>
        <w:tc>
          <w:tcPr>
            <w:tcW w:w="5098" w:type="dxa"/>
            <w:shd w:val="clear" w:color="auto" w:fill="FFF2CC"/>
          </w:tcPr>
          <w:p w14:paraId="416A8F62" w14:textId="7A817401" w:rsidR="0026301F" w:rsidRPr="00EB1569" w:rsidRDefault="0026301F">
            <w:pPr>
              <w:snapToGrid w:val="0"/>
            </w:pPr>
            <w:r w:rsidRPr="00EB1569">
              <w:rPr>
                <w:b/>
                <w:szCs w:val="22"/>
              </w:rPr>
              <w:t>Leverandørens utfyllende besvarelse av krav</w:t>
            </w:r>
            <w:r>
              <w:rPr>
                <w:b/>
                <w:szCs w:val="22"/>
              </w:rPr>
              <w:t xml:space="preserve"> 5.</w:t>
            </w:r>
            <w:r w:rsidR="00EF2245">
              <w:rPr>
                <w:b/>
                <w:szCs w:val="22"/>
              </w:rPr>
              <w:t>2</w:t>
            </w:r>
            <w:r>
              <w:rPr>
                <w:b/>
                <w:szCs w:val="22"/>
              </w:rPr>
              <w:t>.</w:t>
            </w:r>
            <w:r w:rsidR="00EF2245">
              <w:rPr>
                <w:b/>
                <w:szCs w:val="22"/>
              </w:rPr>
              <w:t>1</w:t>
            </w:r>
          </w:p>
        </w:tc>
      </w:tr>
      <w:tr w:rsidR="0026301F" w:rsidRPr="00EB1569" w14:paraId="166502E9" w14:textId="77777777">
        <w:tc>
          <w:tcPr>
            <w:tcW w:w="13278" w:type="dxa"/>
            <w:gridSpan w:val="2"/>
          </w:tcPr>
          <w:p w14:paraId="43CE8B6E" w14:textId="77777777" w:rsidR="0026301F" w:rsidRPr="00EB1569" w:rsidRDefault="0026301F"/>
          <w:p w14:paraId="65C7D180" w14:textId="77777777" w:rsidR="0026301F" w:rsidRPr="00EB1569" w:rsidRDefault="0026301F"/>
          <w:p w14:paraId="3DBD13D6" w14:textId="77777777" w:rsidR="0026301F" w:rsidRPr="00EB1569" w:rsidRDefault="0026301F"/>
          <w:p w14:paraId="19AEC7A5" w14:textId="77777777" w:rsidR="0026301F" w:rsidRPr="00EB1569" w:rsidRDefault="0026301F"/>
          <w:p w14:paraId="612DC2AE" w14:textId="77777777" w:rsidR="0026301F" w:rsidRPr="00EB1569" w:rsidRDefault="0026301F"/>
          <w:p w14:paraId="339280D4" w14:textId="77777777" w:rsidR="0026301F" w:rsidRPr="00EB1569" w:rsidRDefault="0026301F"/>
        </w:tc>
      </w:tr>
    </w:tbl>
    <w:p w14:paraId="3B21E691" w14:textId="77777777" w:rsidR="00346655" w:rsidRDefault="00346655"/>
    <w:p w14:paraId="2CEDCF62" w14:textId="77777777" w:rsidR="00771939" w:rsidRDefault="00771939"/>
    <w:p w14:paraId="533B9584" w14:textId="77777777" w:rsidR="00771939" w:rsidRDefault="00771939"/>
    <w:p w14:paraId="5163E405" w14:textId="77777777" w:rsidR="00771939" w:rsidRDefault="00771939"/>
    <w:p w14:paraId="35D69FFB" w14:textId="77777777" w:rsidR="00771939" w:rsidRDefault="00771939"/>
    <w:p w14:paraId="77D4E3BD" w14:textId="77777777" w:rsidR="00F95DA7" w:rsidRDefault="00F95DA7"/>
    <w:p w14:paraId="3895FD7F" w14:textId="77777777" w:rsidR="00F95DA7" w:rsidRDefault="00F95DA7"/>
    <w:p w14:paraId="1A7AEFDF" w14:textId="77777777" w:rsidR="00F95DA7" w:rsidRPr="00EB1569" w:rsidRDefault="00F95DA7"/>
    <w:p w14:paraId="56D3C3E7" w14:textId="78C6E1CD" w:rsidR="00981074" w:rsidRDefault="00E23A54" w:rsidP="00E23A54">
      <w:pPr>
        <w:pStyle w:val="Overskrift2"/>
        <w:rPr>
          <w:lang w:val="nb-NO"/>
        </w:rPr>
      </w:pPr>
      <w:r w:rsidRPr="00EB1569">
        <w:rPr>
          <w:lang w:val="nb-NO"/>
        </w:rPr>
        <w:lastRenderedPageBreak/>
        <w:t xml:space="preserve">Informasjonssikkerhet </w:t>
      </w:r>
    </w:p>
    <w:tbl>
      <w:tblPr>
        <w:tblW w:w="5000" w:type="pct"/>
        <w:tblLayout w:type="fixed"/>
        <w:tblLook w:val="0000" w:firstRow="0" w:lastRow="0" w:firstColumn="0" w:lastColumn="0" w:noHBand="0" w:noVBand="0"/>
      </w:tblPr>
      <w:tblGrid>
        <w:gridCol w:w="1055"/>
        <w:gridCol w:w="3618"/>
        <w:gridCol w:w="2693"/>
        <w:gridCol w:w="708"/>
        <w:gridCol w:w="1080"/>
        <w:gridCol w:w="4408"/>
      </w:tblGrid>
      <w:tr w:rsidR="00B837A9" w:rsidRPr="00EB1569" w14:paraId="78B8E45B" w14:textId="77777777" w:rsidTr="37F635AB">
        <w:trPr>
          <w:cantSplit/>
          <w:tblHeader/>
        </w:trPr>
        <w:tc>
          <w:tcPr>
            <w:tcW w:w="2977"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2D57DDB" w14:textId="77777777" w:rsidR="00B837A9" w:rsidRPr="00EB1569" w:rsidRDefault="00B837A9" w:rsidP="00D60677">
            <w:pPr>
              <w:snapToGrid w:val="0"/>
              <w:rPr>
                <w:b/>
                <w:szCs w:val="22"/>
              </w:rPr>
            </w:pPr>
            <w:r w:rsidRPr="00EB1569">
              <w:rPr>
                <w:b/>
                <w:szCs w:val="22"/>
              </w:rPr>
              <w:t>Kundens krav</w:t>
            </w:r>
          </w:p>
        </w:tc>
        <w:tc>
          <w:tcPr>
            <w:tcW w:w="202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7349FE97" w14:textId="77777777" w:rsidR="00B837A9" w:rsidRPr="00EB1569" w:rsidRDefault="00B837A9" w:rsidP="00D60677">
            <w:pPr>
              <w:snapToGrid w:val="0"/>
              <w:rPr>
                <w:b/>
                <w:szCs w:val="22"/>
              </w:rPr>
            </w:pPr>
            <w:r w:rsidRPr="00EB1569">
              <w:rPr>
                <w:b/>
                <w:szCs w:val="22"/>
              </w:rPr>
              <w:t>Leverandørens besvarelse</w:t>
            </w:r>
          </w:p>
        </w:tc>
      </w:tr>
      <w:tr w:rsidR="00B837A9" w:rsidRPr="00EB1569" w14:paraId="06B85AEA" w14:textId="77777777" w:rsidTr="37F635AB">
        <w:trPr>
          <w:cantSplit/>
          <w:tblHeader/>
        </w:trPr>
        <w:tc>
          <w:tcPr>
            <w:tcW w:w="389"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681D80D9" w14:textId="77777777" w:rsidR="00B837A9" w:rsidRPr="00EB1569" w:rsidRDefault="00B837A9" w:rsidP="00D60677">
            <w:pPr>
              <w:snapToGrid w:val="0"/>
              <w:rPr>
                <w:b/>
                <w:szCs w:val="22"/>
              </w:rPr>
            </w:pPr>
            <w:r w:rsidRPr="00EB1569">
              <w:rPr>
                <w:b/>
                <w:szCs w:val="22"/>
              </w:rPr>
              <w:t>Nr</w:t>
            </w:r>
          </w:p>
        </w:tc>
        <w:tc>
          <w:tcPr>
            <w:tcW w:w="1334"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EE50688" w14:textId="77777777" w:rsidR="00B837A9" w:rsidRPr="00EB1569" w:rsidRDefault="00B837A9" w:rsidP="00D60677">
            <w:pPr>
              <w:snapToGrid w:val="0"/>
              <w:rPr>
                <w:b/>
                <w:szCs w:val="22"/>
              </w:rPr>
            </w:pPr>
            <w:r w:rsidRPr="00EB1569">
              <w:rPr>
                <w:b/>
                <w:szCs w:val="22"/>
              </w:rPr>
              <w:t>Beskrivelse</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338795B" w14:textId="77777777" w:rsidR="00B837A9" w:rsidRPr="00EB1569" w:rsidRDefault="00B837A9" w:rsidP="00D60677">
            <w:pPr>
              <w:snapToGrid w:val="0"/>
              <w:rPr>
                <w:b/>
                <w:szCs w:val="22"/>
              </w:rPr>
            </w:pPr>
            <w:r w:rsidRPr="00EB1569">
              <w:rPr>
                <w:b/>
                <w:szCs w:val="22"/>
              </w:rPr>
              <w:t>Type dokumentasjon</w:t>
            </w:r>
          </w:p>
        </w:tc>
        <w:tc>
          <w:tcPr>
            <w:tcW w:w="261"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68946BC0" w14:textId="77777777" w:rsidR="00B837A9" w:rsidRPr="00EB1569" w:rsidRDefault="00B837A9" w:rsidP="00D60677">
            <w:pPr>
              <w:snapToGrid w:val="0"/>
              <w:rPr>
                <w:b/>
                <w:szCs w:val="22"/>
              </w:rPr>
            </w:pPr>
            <w:r w:rsidRPr="00EB1569">
              <w:rPr>
                <w:b/>
                <w:szCs w:val="22"/>
              </w:rPr>
              <w:t>Type krav</w:t>
            </w:r>
          </w:p>
          <w:p w14:paraId="20F6A0D5" w14:textId="77777777" w:rsidR="00B837A9" w:rsidRPr="00EB1569" w:rsidRDefault="00B837A9" w:rsidP="00D60677">
            <w:pPr>
              <w:rPr>
                <w:b/>
                <w:szCs w:val="22"/>
              </w:rPr>
            </w:pPr>
          </w:p>
        </w:tc>
        <w:tc>
          <w:tcPr>
            <w:tcW w:w="398" w:type="pct"/>
            <w:tcBorders>
              <w:top w:val="single" w:sz="4" w:space="0" w:color="000000" w:themeColor="text1"/>
              <w:left w:val="single" w:sz="4" w:space="0" w:color="000000" w:themeColor="text1"/>
              <w:bottom w:val="single" w:sz="4" w:space="0" w:color="000000" w:themeColor="text1"/>
            </w:tcBorders>
            <w:shd w:val="clear" w:color="auto" w:fill="FFF2CC"/>
          </w:tcPr>
          <w:p w14:paraId="3084DD6D" w14:textId="6D7AFFB7" w:rsidR="00B837A9" w:rsidRPr="00EB1569" w:rsidRDefault="00162916" w:rsidP="00D60677">
            <w:pPr>
              <w:snapToGrid w:val="0"/>
              <w:rPr>
                <w:b/>
                <w:szCs w:val="22"/>
              </w:rPr>
            </w:pPr>
            <w:r>
              <w:rPr>
                <w:b/>
                <w:szCs w:val="22"/>
              </w:rPr>
              <w:t>Innfris</w:t>
            </w:r>
          </w:p>
          <w:p w14:paraId="742F7476" w14:textId="77777777" w:rsidR="00B837A9" w:rsidRPr="00EB1569" w:rsidRDefault="00B837A9" w:rsidP="00D60677">
            <w:pPr>
              <w:rPr>
                <w:b/>
                <w:szCs w:val="22"/>
              </w:rPr>
            </w:pPr>
            <w:r w:rsidRPr="00EB1569">
              <w:rPr>
                <w:b/>
                <w:szCs w:val="22"/>
              </w:rPr>
              <w:t>(Ja/Nei/</w:t>
            </w:r>
          </w:p>
          <w:p w14:paraId="5B93D936" w14:textId="77777777" w:rsidR="00B837A9" w:rsidRPr="00EB1569" w:rsidRDefault="00B837A9" w:rsidP="00D60677">
            <w:pPr>
              <w:rPr>
                <w:b/>
                <w:szCs w:val="22"/>
              </w:rPr>
            </w:pPr>
            <w:r w:rsidRPr="00EB1569">
              <w:rPr>
                <w:b/>
                <w:szCs w:val="22"/>
              </w:rPr>
              <w:t>Delvis)</w:t>
            </w: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5200E0AE" w14:textId="77777777" w:rsidR="00B837A9" w:rsidRPr="00EB1569" w:rsidRDefault="00B837A9" w:rsidP="00D60677">
            <w:pPr>
              <w:snapToGrid w:val="0"/>
              <w:rPr>
                <w:b/>
                <w:szCs w:val="22"/>
              </w:rPr>
            </w:pPr>
            <w:r w:rsidRPr="00EB1569">
              <w:rPr>
                <w:b/>
                <w:szCs w:val="22"/>
              </w:rPr>
              <w:t>Løsningsbeskrivelse, løsningselement</w:t>
            </w:r>
          </w:p>
        </w:tc>
      </w:tr>
      <w:tr w:rsidR="00D070C8" w:rsidRPr="00EB1569" w14:paraId="3230B740"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5AACA3AC" w14:textId="77777777" w:rsidR="00D070C8" w:rsidRPr="00EB1569" w:rsidRDefault="00D070C8"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35FD8E8F" w14:textId="77777777" w:rsidR="00D070C8" w:rsidRPr="00AD7E2B" w:rsidRDefault="00D070C8" w:rsidP="00D60677">
            <w:pPr>
              <w:pStyle w:val="Tabell"/>
            </w:pPr>
            <w:r w:rsidRPr="00AD7E2B">
              <w:rPr>
                <w:b/>
                <w:bCs/>
              </w:rPr>
              <w:t>Flerfaktor autentisering</w:t>
            </w:r>
          </w:p>
          <w:p w14:paraId="2C0FEFD4" w14:textId="6A22599A" w:rsidR="00D070C8" w:rsidRPr="00EB1569" w:rsidRDefault="00D070C8" w:rsidP="00D60677">
            <w:pPr>
              <w:pStyle w:val="Tabell"/>
            </w:pPr>
            <w:r w:rsidRPr="00AD7E2B">
              <w:t xml:space="preserve">Tilbudt løsning </w:t>
            </w:r>
            <w:r w:rsidR="003C5D97">
              <w:t>bør</w:t>
            </w:r>
            <w:r w:rsidRPr="00AD7E2B">
              <w:t xml:space="preserve"> støtte phishing-resistent flerfaktor autentisering </w:t>
            </w:r>
            <w:r w:rsidR="0FEF9D05">
              <w:t>for administrativ tilgang til løsningen</w:t>
            </w:r>
            <w:r>
              <w:t xml:space="preserve"> (MFA).</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05288" w14:textId="1F68E135" w:rsidR="00D070C8" w:rsidRPr="00EB1569" w:rsidRDefault="003B33C7" w:rsidP="00D60677">
            <w:pPr>
              <w:pStyle w:val="Tabell"/>
              <w:rPr>
                <w:szCs w:val="22"/>
              </w:rPr>
            </w:pPr>
            <w:r>
              <w:rPr>
                <w:szCs w:val="22"/>
              </w:rPr>
              <w:t>L</w:t>
            </w:r>
            <w:r w:rsidRPr="003B33C7">
              <w:rPr>
                <w:szCs w:val="22"/>
              </w:rPr>
              <w:t>everandøren bes beskrive hvilken type flerfaktor autentiserings løsninger som kan tilbys og som oppfyller kravet. </w:t>
            </w:r>
          </w:p>
        </w:tc>
        <w:tc>
          <w:tcPr>
            <w:tcW w:w="261" w:type="pct"/>
            <w:tcBorders>
              <w:top w:val="single" w:sz="4" w:space="0" w:color="000000" w:themeColor="text1"/>
              <w:left w:val="single" w:sz="4" w:space="0" w:color="000000" w:themeColor="text1"/>
              <w:bottom w:val="single" w:sz="4" w:space="0" w:color="000000" w:themeColor="text1"/>
            </w:tcBorders>
          </w:tcPr>
          <w:p w14:paraId="421B264A" w14:textId="6B2BE97F" w:rsidR="00D070C8" w:rsidRPr="00EB1569" w:rsidRDefault="00EE1DF5" w:rsidP="00D60677">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2698BA87" w14:textId="77777777" w:rsidR="00D070C8" w:rsidRPr="00EB1569" w:rsidRDefault="00D070C8"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8981F" w14:textId="77777777" w:rsidR="00D070C8" w:rsidRPr="00B73F90" w:rsidRDefault="00D070C8" w:rsidP="00D60677">
            <w:pPr>
              <w:pStyle w:val="Tabell"/>
              <w:rPr>
                <w:color w:val="365F91" w:themeColor="accent1" w:themeShade="BF"/>
                <w:szCs w:val="22"/>
              </w:rPr>
            </w:pPr>
          </w:p>
        </w:tc>
      </w:tr>
      <w:tr w:rsidR="00D070C8" w:rsidRPr="00EB1569" w14:paraId="1AB23743"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71784A63" w14:textId="77777777" w:rsidR="00D070C8" w:rsidRPr="00EB1569" w:rsidRDefault="00D070C8"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2BC29E04" w14:textId="47EFE243" w:rsidR="00B248C1" w:rsidRPr="007C7F51" w:rsidRDefault="00B248C1" w:rsidP="00D60677">
            <w:pPr>
              <w:pStyle w:val="Tabell"/>
              <w:rPr>
                <w:b/>
                <w:bCs/>
              </w:rPr>
            </w:pPr>
            <w:r w:rsidRPr="007C7F51">
              <w:rPr>
                <w:b/>
                <w:bCs/>
              </w:rPr>
              <w:t>Informasjonssikkerhet</w:t>
            </w:r>
          </w:p>
          <w:p w14:paraId="056FA5AD" w14:textId="66B43E30" w:rsidR="00D070C8" w:rsidRPr="00EB1569" w:rsidRDefault="00D070C8" w:rsidP="00D60677">
            <w:pPr>
              <w:pStyle w:val="Tabell"/>
            </w:pPr>
            <w:r w:rsidRPr="00EB1569">
              <w:t>Tjenesten bør ivareta konfidensialitet, tilgjengelighet, robusthet og integritet.</w:t>
            </w:r>
          </w:p>
          <w:p w14:paraId="273392AD" w14:textId="77777777" w:rsidR="00D070C8" w:rsidRPr="00EB1569" w:rsidRDefault="00D070C8" w:rsidP="00D60677">
            <w:pPr>
              <w:pStyle w:val="Tabell"/>
            </w:pPr>
          </w:p>
          <w:p w14:paraId="2ECABDB7" w14:textId="008EAC80" w:rsidR="00D070C8" w:rsidRPr="00EB1569" w:rsidRDefault="00D070C8" w:rsidP="00D60677">
            <w:pPr>
              <w:pStyle w:val="Tabell"/>
              <w:rPr>
                <w:b/>
                <w:bCs/>
              </w:rPr>
            </w:pPr>
            <w:r w:rsidRPr="00EB1569">
              <w:rPr>
                <w:szCs w:val="22"/>
              </w:rPr>
              <w:t>Dersom Leverandøren anser det som nødvending, kan det vedlegges utvidet besvarelse. Leverandøren skal angi navn på vedlegg og hvor i vedlegget utvidet besvarelse kan finnes for Kundens evaluering.</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C6012" w14:textId="77777777" w:rsidR="00D070C8" w:rsidRPr="00EB1569" w:rsidRDefault="00D070C8" w:rsidP="00D60677">
            <w:pPr>
              <w:pStyle w:val="Tabell"/>
              <w:rPr>
                <w:szCs w:val="22"/>
              </w:rPr>
            </w:pPr>
            <w:r w:rsidRPr="00EB1569">
              <w:rPr>
                <w:szCs w:val="22"/>
              </w:rPr>
              <w:t>Leverandøren bes beskrive hvordan konfidensialitet, tilgjengelighet, robusthet og integritet er ivaretatt i tjenesten. Områder som ønskes beskrevet er følgende (listen er ikke uttømmende): </w:t>
            </w:r>
          </w:p>
          <w:p w14:paraId="4A7E8DDF" w14:textId="77777777" w:rsidR="00D070C8" w:rsidRPr="00EB1569" w:rsidRDefault="00D070C8" w:rsidP="00D60677">
            <w:pPr>
              <w:pStyle w:val="Tabell"/>
              <w:numPr>
                <w:ilvl w:val="0"/>
                <w:numId w:val="27"/>
              </w:numPr>
              <w:rPr>
                <w:szCs w:val="22"/>
              </w:rPr>
            </w:pPr>
            <w:r w:rsidRPr="00EB1569">
              <w:rPr>
                <w:szCs w:val="22"/>
              </w:rPr>
              <w:t>Sporbarhet</w:t>
            </w:r>
          </w:p>
          <w:p w14:paraId="741588A3" w14:textId="77777777" w:rsidR="00D070C8" w:rsidRPr="00EB1569" w:rsidRDefault="00D070C8" w:rsidP="00D60677">
            <w:pPr>
              <w:pStyle w:val="Tabell"/>
              <w:numPr>
                <w:ilvl w:val="0"/>
                <w:numId w:val="27"/>
              </w:numPr>
              <w:rPr>
                <w:szCs w:val="22"/>
              </w:rPr>
            </w:pPr>
            <w:r w:rsidRPr="00EB1569">
              <w:rPr>
                <w:szCs w:val="22"/>
              </w:rPr>
              <w:t>Segregering</w:t>
            </w:r>
          </w:p>
          <w:p w14:paraId="7927D33E" w14:textId="77777777" w:rsidR="00D070C8" w:rsidRPr="00EB1569" w:rsidRDefault="00D070C8" w:rsidP="00D60677">
            <w:pPr>
              <w:pStyle w:val="Tabell"/>
              <w:numPr>
                <w:ilvl w:val="0"/>
                <w:numId w:val="27"/>
              </w:numPr>
              <w:rPr>
                <w:szCs w:val="22"/>
              </w:rPr>
            </w:pPr>
            <w:r w:rsidRPr="00EB1569">
              <w:rPr>
                <w:szCs w:val="22"/>
              </w:rPr>
              <w:t>Tilgangsstyring</w:t>
            </w:r>
          </w:p>
          <w:p w14:paraId="07DFDF72" w14:textId="77777777" w:rsidR="00D070C8" w:rsidRPr="00EB1569" w:rsidRDefault="00D070C8" w:rsidP="00D60677">
            <w:pPr>
              <w:pStyle w:val="Tabell"/>
              <w:numPr>
                <w:ilvl w:val="0"/>
                <w:numId w:val="27"/>
              </w:numPr>
              <w:rPr>
                <w:szCs w:val="22"/>
              </w:rPr>
            </w:pPr>
            <w:r w:rsidRPr="00EB1569">
              <w:rPr>
                <w:szCs w:val="22"/>
              </w:rPr>
              <w:t>Tilgangskontroll</w:t>
            </w:r>
          </w:p>
          <w:p w14:paraId="328BDDE0" w14:textId="77777777" w:rsidR="00D070C8" w:rsidRPr="00EB1569" w:rsidRDefault="00D070C8" w:rsidP="00D60677">
            <w:pPr>
              <w:pStyle w:val="Tabell"/>
              <w:numPr>
                <w:ilvl w:val="0"/>
                <w:numId w:val="27"/>
              </w:numPr>
              <w:rPr>
                <w:szCs w:val="22"/>
              </w:rPr>
            </w:pPr>
            <w:r w:rsidRPr="00EB1569">
              <w:rPr>
                <w:szCs w:val="22"/>
              </w:rPr>
              <w:t>Autentisering</w:t>
            </w:r>
          </w:p>
          <w:p w14:paraId="3ACB9C76" w14:textId="77777777" w:rsidR="00D070C8" w:rsidRPr="00EB1569" w:rsidRDefault="00D070C8" w:rsidP="00D60677">
            <w:pPr>
              <w:pStyle w:val="Tabell"/>
              <w:numPr>
                <w:ilvl w:val="0"/>
                <w:numId w:val="27"/>
              </w:numPr>
              <w:rPr>
                <w:szCs w:val="22"/>
              </w:rPr>
            </w:pPr>
            <w:r w:rsidRPr="00EB1569">
              <w:rPr>
                <w:szCs w:val="22"/>
              </w:rPr>
              <w:t>Kryptering av data (data at rest, data in use, data in transit)</w:t>
            </w:r>
          </w:p>
          <w:p w14:paraId="303E3CA6" w14:textId="77777777" w:rsidR="00D070C8" w:rsidRPr="00EB1569" w:rsidRDefault="00D070C8" w:rsidP="00D60677">
            <w:pPr>
              <w:pStyle w:val="Tabell"/>
              <w:numPr>
                <w:ilvl w:val="0"/>
                <w:numId w:val="27"/>
              </w:numPr>
              <w:rPr>
                <w:szCs w:val="22"/>
              </w:rPr>
            </w:pPr>
            <w:r w:rsidRPr="00EB1569">
              <w:rPr>
                <w:szCs w:val="22"/>
              </w:rPr>
              <w:t>Nøkkelhåndtering</w:t>
            </w:r>
          </w:p>
          <w:p w14:paraId="5EA987B7" w14:textId="77777777" w:rsidR="00D070C8" w:rsidRPr="00EB1569" w:rsidRDefault="00D070C8" w:rsidP="00D60677">
            <w:pPr>
              <w:pStyle w:val="Tabell"/>
              <w:numPr>
                <w:ilvl w:val="0"/>
                <w:numId w:val="27"/>
              </w:numPr>
              <w:rPr>
                <w:szCs w:val="22"/>
              </w:rPr>
            </w:pPr>
            <w:r w:rsidRPr="00EB1569">
              <w:rPr>
                <w:szCs w:val="22"/>
              </w:rPr>
              <w:t>Patching og vedlikehold</w:t>
            </w:r>
          </w:p>
          <w:p w14:paraId="28C86866" w14:textId="77777777" w:rsidR="00D070C8" w:rsidRPr="00EB1569" w:rsidRDefault="00D070C8" w:rsidP="00D60677">
            <w:pPr>
              <w:pStyle w:val="Tabell"/>
              <w:numPr>
                <w:ilvl w:val="0"/>
                <w:numId w:val="27"/>
              </w:numPr>
              <w:rPr>
                <w:szCs w:val="22"/>
              </w:rPr>
            </w:pPr>
            <w:r w:rsidRPr="00EB1569">
              <w:rPr>
                <w:szCs w:val="22"/>
              </w:rPr>
              <w:t>Sikkerhetsoppdatering</w:t>
            </w:r>
          </w:p>
          <w:p w14:paraId="32DCD1CD" w14:textId="77777777" w:rsidR="00D070C8" w:rsidRPr="00EB1569" w:rsidRDefault="00D070C8" w:rsidP="00D60677">
            <w:pPr>
              <w:pStyle w:val="Tabell"/>
              <w:rPr>
                <w:szCs w:val="22"/>
              </w:rPr>
            </w:pPr>
          </w:p>
        </w:tc>
        <w:tc>
          <w:tcPr>
            <w:tcW w:w="261" w:type="pct"/>
            <w:tcBorders>
              <w:top w:val="single" w:sz="4" w:space="0" w:color="000000" w:themeColor="text1"/>
              <w:left w:val="single" w:sz="4" w:space="0" w:color="000000" w:themeColor="text1"/>
              <w:bottom w:val="single" w:sz="4" w:space="0" w:color="000000" w:themeColor="text1"/>
            </w:tcBorders>
          </w:tcPr>
          <w:p w14:paraId="5C69616A" w14:textId="0BD0E582" w:rsidR="00D070C8" w:rsidRPr="00EB1569" w:rsidRDefault="00F47D2A" w:rsidP="00D60677">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51CB0556" w14:textId="77777777" w:rsidR="00D070C8" w:rsidRPr="00EB1569" w:rsidRDefault="00D070C8"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8884F" w14:textId="77777777" w:rsidR="00D070C8" w:rsidRPr="00B73F90" w:rsidRDefault="00D070C8" w:rsidP="00D60677">
            <w:pPr>
              <w:pStyle w:val="Tabell"/>
              <w:rPr>
                <w:color w:val="365F91" w:themeColor="accent1" w:themeShade="BF"/>
                <w:szCs w:val="22"/>
              </w:rPr>
            </w:pPr>
          </w:p>
        </w:tc>
      </w:tr>
      <w:tr w:rsidR="00D070C8" w:rsidRPr="00EB1569" w14:paraId="7EB61427"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12E38318" w14:textId="77777777" w:rsidR="00D070C8" w:rsidRPr="00EB1569" w:rsidRDefault="00D070C8"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4698FF31" w14:textId="61FCF967" w:rsidR="00D070C8" w:rsidRPr="00EB1569" w:rsidRDefault="00D070C8" w:rsidP="00D60677">
            <w:pPr>
              <w:pStyle w:val="Tabell"/>
              <w:rPr>
                <w:b/>
                <w:bCs/>
              </w:rPr>
            </w:pPr>
            <w:r w:rsidRPr="00EB1569">
              <w:rPr>
                <w:b/>
                <w:bCs/>
              </w:rPr>
              <w:t>Sårbarheter</w:t>
            </w:r>
          </w:p>
          <w:p w14:paraId="3D28D9C1" w14:textId="4384540B" w:rsidR="00D070C8" w:rsidRPr="00EB1569" w:rsidRDefault="00D070C8" w:rsidP="00D60677">
            <w:pPr>
              <w:pStyle w:val="Tabell"/>
            </w:pPr>
            <w:r w:rsidRPr="00EB1569">
              <w:t>Leverandøren bør jobbe aktivt med risikostyring for å sørge at tjenesten ikke inneholder kjente sårbarheter.</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69721" w14:textId="484F6E39" w:rsidR="00D070C8" w:rsidRPr="00EB1569" w:rsidRDefault="00D070C8" w:rsidP="00D60677">
            <w:pPr>
              <w:pStyle w:val="Tabell"/>
              <w:rPr>
                <w:szCs w:val="22"/>
              </w:rPr>
            </w:pPr>
            <w:r w:rsidRPr="00EB1569">
              <w:rPr>
                <w:szCs w:val="22"/>
              </w:rPr>
              <w:t>Leverandøren bes beskrive hvordan de jobber med risikostyring som sørger for at tjenesten, til enhver tid, holdes oppdatert mot kjente sårbarheter. </w:t>
            </w:r>
          </w:p>
        </w:tc>
        <w:tc>
          <w:tcPr>
            <w:tcW w:w="261" w:type="pct"/>
            <w:tcBorders>
              <w:top w:val="single" w:sz="4" w:space="0" w:color="000000" w:themeColor="text1"/>
              <w:left w:val="single" w:sz="4" w:space="0" w:color="000000" w:themeColor="text1"/>
              <w:bottom w:val="single" w:sz="4" w:space="0" w:color="000000" w:themeColor="text1"/>
            </w:tcBorders>
          </w:tcPr>
          <w:p w14:paraId="4050BAE9" w14:textId="49E9077B" w:rsidR="00D070C8" w:rsidRPr="00EB1569" w:rsidRDefault="00F47D2A" w:rsidP="00D60677">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741F4206" w14:textId="77777777" w:rsidR="00D070C8" w:rsidRPr="00EB1569" w:rsidRDefault="00D070C8"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4E806" w14:textId="77777777" w:rsidR="00D070C8" w:rsidRPr="00B73F90" w:rsidRDefault="00D070C8" w:rsidP="00D60677">
            <w:pPr>
              <w:pStyle w:val="Tabell"/>
              <w:rPr>
                <w:color w:val="365F91" w:themeColor="accent1" w:themeShade="BF"/>
                <w:szCs w:val="22"/>
              </w:rPr>
            </w:pPr>
          </w:p>
        </w:tc>
      </w:tr>
      <w:tr w:rsidR="00D070C8" w:rsidRPr="00EB1569" w14:paraId="22FC2507"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7E44913C" w14:textId="77777777" w:rsidR="00D070C8" w:rsidRPr="00EB1569" w:rsidRDefault="00D070C8"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73846797" w14:textId="741422B4" w:rsidR="00D070C8" w:rsidRPr="00EB1569" w:rsidRDefault="00D070C8" w:rsidP="00D60677">
            <w:pPr>
              <w:pStyle w:val="Tabell"/>
              <w:rPr>
                <w:b/>
                <w:bCs/>
              </w:rPr>
            </w:pPr>
            <w:r w:rsidRPr="00EB1569">
              <w:rPr>
                <w:b/>
                <w:bCs/>
              </w:rPr>
              <w:t>Cyberangrep</w:t>
            </w:r>
          </w:p>
          <w:p w14:paraId="2784938C" w14:textId="1FBEBDCF" w:rsidR="00D070C8" w:rsidRPr="00EB1569" w:rsidRDefault="00D070C8" w:rsidP="00D60677">
            <w:pPr>
              <w:pStyle w:val="Tabell"/>
            </w:pPr>
            <w:r w:rsidRPr="00EB1569">
              <w:t>Leverandøren bør ha etablerte tiltak og rutiner for å motvirke, detektere og håndtere cyberangrep.</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606F3" w14:textId="68C8FBB4" w:rsidR="00946C9F" w:rsidRDefault="00D070C8" w:rsidP="00946C9F">
            <w:pPr>
              <w:pStyle w:val="Tabell"/>
              <w:rPr>
                <w:szCs w:val="22"/>
              </w:rPr>
            </w:pPr>
            <w:r w:rsidRPr="00EB1569">
              <w:rPr>
                <w:szCs w:val="22"/>
              </w:rPr>
              <w:t>Leverandøren bes</w:t>
            </w:r>
            <w:r w:rsidR="009157AC">
              <w:rPr>
                <w:szCs w:val="22"/>
              </w:rPr>
              <w:t xml:space="preserve"> inkludere</w:t>
            </w:r>
            <w:r w:rsidRPr="00EB1569">
              <w:rPr>
                <w:szCs w:val="22"/>
              </w:rPr>
              <w:t xml:space="preserve"> beskrive</w:t>
            </w:r>
            <w:r w:rsidR="0044499A">
              <w:rPr>
                <w:szCs w:val="22"/>
              </w:rPr>
              <w:t xml:space="preserve">lse av </w:t>
            </w:r>
            <w:r w:rsidRPr="00EB1569">
              <w:rPr>
                <w:szCs w:val="22"/>
              </w:rPr>
              <w:t>:</w:t>
            </w:r>
          </w:p>
          <w:p w14:paraId="12DCFD30" w14:textId="61EBB6A6" w:rsidR="005E5065" w:rsidRDefault="005E5065" w:rsidP="009157AC">
            <w:pPr>
              <w:pStyle w:val="Tabell"/>
              <w:numPr>
                <w:ilvl w:val="0"/>
                <w:numId w:val="41"/>
              </w:numPr>
              <w:ind w:left="171" w:hanging="218"/>
              <w:rPr>
                <w:szCs w:val="22"/>
              </w:rPr>
            </w:pPr>
            <w:r>
              <w:rPr>
                <w:szCs w:val="22"/>
              </w:rPr>
              <w:t>S</w:t>
            </w:r>
            <w:r w:rsidR="00D070C8" w:rsidRPr="005E5065">
              <w:rPr>
                <w:szCs w:val="22"/>
              </w:rPr>
              <w:t>ikkerhetsloggin</w:t>
            </w:r>
            <w:r w:rsidR="009157AC">
              <w:rPr>
                <w:szCs w:val="22"/>
              </w:rPr>
              <w:t>g</w:t>
            </w:r>
          </w:p>
          <w:p w14:paraId="5A91295B" w14:textId="77777777" w:rsidR="007502D7" w:rsidRDefault="00D070C8" w:rsidP="009157AC">
            <w:pPr>
              <w:pStyle w:val="Tabell"/>
              <w:numPr>
                <w:ilvl w:val="0"/>
                <w:numId w:val="41"/>
              </w:numPr>
              <w:ind w:left="171" w:hanging="218"/>
              <w:rPr>
                <w:szCs w:val="22"/>
              </w:rPr>
            </w:pPr>
            <w:r w:rsidRPr="005E5065">
              <w:rPr>
                <w:szCs w:val="22"/>
              </w:rPr>
              <w:t>Overvåking og deteksjon</w:t>
            </w:r>
          </w:p>
          <w:p w14:paraId="16AF1F48" w14:textId="77777777" w:rsidR="007502D7" w:rsidRDefault="00D070C8" w:rsidP="009157AC">
            <w:pPr>
              <w:pStyle w:val="Tabell"/>
              <w:numPr>
                <w:ilvl w:val="0"/>
                <w:numId w:val="41"/>
              </w:numPr>
              <w:ind w:left="171" w:hanging="218"/>
              <w:rPr>
                <w:szCs w:val="22"/>
              </w:rPr>
            </w:pPr>
            <w:r w:rsidRPr="005E5065">
              <w:rPr>
                <w:szCs w:val="22"/>
              </w:rPr>
              <w:t>Rutiner for backup og restore</w:t>
            </w:r>
          </w:p>
          <w:p w14:paraId="365A7A13" w14:textId="3CB213D1" w:rsidR="00D070C8" w:rsidRPr="005E5065" w:rsidRDefault="00D070C8" w:rsidP="009157AC">
            <w:pPr>
              <w:pStyle w:val="Tabell"/>
              <w:numPr>
                <w:ilvl w:val="0"/>
                <w:numId w:val="41"/>
              </w:numPr>
              <w:ind w:left="171" w:hanging="218"/>
              <w:rPr>
                <w:szCs w:val="22"/>
              </w:rPr>
            </w:pPr>
            <w:r w:rsidRPr="005E5065">
              <w:rPr>
                <w:szCs w:val="22"/>
              </w:rPr>
              <w:t>Kontinuitet og beredskapsplaner</w:t>
            </w:r>
          </w:p>
          <w:p w14:paraId="241D394D" w14:textId="77777777" w:rsidR="00D070C8" w:rsidRPr="00EB1569" w:rsidRDefault="00D070C8" w:rsidP="009157AC">
            <w:pPr>
              <w:pStyle w:val="Tabell"/>
              <w:rPr>
                <w:szCs w:val="22"/>
              </w:rPr>
            </w:pPr>
          </w:p>
        </w:tc>
        <w:tc>
          <w:tcPr>
            <w:tcW w:w="261" w:type="pct"/>
            <w:tcBorders>
              <w:top w:val="single" w:sz="4" w:space="0" w:color="000000" w:themeColor="text1"/>
              <w:left w:val="single" w:sz="4" w:space="0" w:color="000000" w:themeColor="text1"/>
              <w:bottom w:val="single" w:sz="4" w:space="0" w:color="000000" w:themeColor="text1"/>
            </w:tcBorders>
          </w:tcPr>
          <w:p w14:paraId="102C17D7" w14:textId="256FB7C0" w:rsidR="00D070C8" w:rsidRPr="00EB1569" w:rsidRDefault="00F47D2A" w:rsidP="00D60677">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069B56EB" w14:textId="77777777" w:rsidR="00D070C8" w:rsidRPr="00EB1569" w:rsidRDefault="00D070C8"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2379C" w14:textId="77777777" w:rsidR="00D070C8" w:rsidRPr="00B73F90" w:rsidRDefault="00D070C8" w:rsidP="00D60677">
            <w:pPr>
              <w:pStyle w:val="Tabell"/>
              <w:rPr>
                <w:color w:val="365F91" w:themeColor="accent1" w:themeShade="BF"/>
                <w:szCs w:val="22"/>
              </w:rPr>
            </w:pPr>
          </w:p>
        </w:tc>
      </w:tr>
      <w:tr w:rsidR="00D070C8" w:rsidRPr="00EB1569" w14:paraId="77450DC6"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395BC0D4" w14:textId="77777777" w:rsidR="00D070C8" w:rsidRPr="00EB1569" w:rsidRDefault="00D070C8"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3BFA18A0" w14:textId="77777777" w:rsidR="00D070C8" w:rsidRPr="00EB1569" w:rsidRDefault="00D070C8" w:rsidP="00D60677">
            <w:pPr>
              <w:pStyle w:val="Tabell"/>
            </w:pPr>
            <w:r w:rsidRPr="00EB1569">
              <w:rPr>
                <w:b/>
                <w:bCs/>
              </w:rPr>
              <w:t>Logging</w:t>
            </w:r>
          </w:p>
          <w:p w14:paraId="048F7D5B" w14:textId="77777777" w:rsidR="00D070C8" w:rsidRPr="00EB1569" w:rsidRDefault="00D070C8" w:rsidP="00D60677">
            <w:pPr>
              <w:pStyle w:val="Tabell"/>
            </w:pPr>
            <w:r w:rsidRPr="00EB1569">
              <w:t>Leverandøren bør vite hvilke logger som genereres i tjenesten og hvordan loggene behandles.</w:t>
            </w:r>
          </w:p>
          <w:p w14:paraId="10016873" w14:textId="77777777" w:rsidR="00D070C8" w:rsidRPr="00EB1569" w:rsidRDefault="00D070C8" w:rsidP="00D60677">
            <w:pPr>
              <w:pStyle w:val="Tabell"/>
            </w:pP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0B8AE" w14:textId="1E66AD36" w:rsidR="00D070C8" w:rsidRPr="00EB1569" w:rsidRDefault="00D070C8" w:rsidP="00D60677">
            <w:pPr>
              <w:pStyle w:val="Tabell"/>
              <w:rPr>
                <w:szCs w:val="22"/>
              </w:rPr>
            </w:pPr>
            <w:r w:rsidRPr="00EB1569">
              <w:rPr>
                <w:szCs w:val="22"/>
              </w:rPr>
              <w:t xml:space="preserve">Leverandøren bes beskrive hvilke logger som genereres i tjenesten og hvordan en eventuell tilgang til loggene fra </w:t>
            </w:r>
            <w:r w:rsidR="00884E3E">
              <w:rPr>
                <w:szCs w:val="22"/>
              </w:rPr>
              <w:t>tjenesten</w:t>
            </w:r>
            <w:r w:rsidRPr="00EB1569">
              <w:rPr>
                <w:szCs w:val="22"/>
              </w:rPr>
              <w:t xml:space="preserve"> håndteres. </w:t>
            </w:r>
          </w:p>
        </w:tc>
        <w:tc>
          <w:tcPr>
            <w:tcW w:w="261" w:type="pct"/>
            <w:tcBorders>
              <w:top w:val="single" w:sz="4" w:space="0" w:color="000000" w:themeColor="text1"/>
              <w:left w:val="single" w:sz="4" w:space="0" w:color="000000" w:themeColor="text1"/>
              <w:bottom w:val="single" w:sz="4" w:space="0" w:color="000000" w:themeColor="text1"/>
            </w:tcBorders>
          </w:tcPr>
          <w:p w14:paraId="1989A7D5" w14:textId="510E1CB2" w:rsidR="00D070C8" w:rsidRPr="00EB1569" w:rsidRDefault="00F47D2A" w:rsidP="00D60677">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50F847D5" w14:textId="77777777" w:rsidR="00D070C8" w:rsidRPr="00EB1569" w:rsidRDefault="00D070C8"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88BB8" w14:textId="77777777" w:rsidR="00D070C8" w:rsidRPr="00B73F90" w:rsidRDefault="00D070C8" w:rsidP="00D60677">
            <w:pPr>
              <w:pStyle w:val="Tabell"/>
              <w:rPr>
                <w:color w:val="365F91" w:themeColor="accent1" w:themeShade="BF"/>
                <w:szCs w:val="22"/>
              </w:rPr>
            </w:pPr>
          </w:p>
        </w:tc>
      </w:tr>
      <w:tr w:rsidR="00D070C8" w:rsidRPr="00EB1569" w14:paraId="36414CDB"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5E5B3C74" w14:textId="77777777" w:rsidR="00D070C8" w:rsidRPr="00EB1569" w:rsidRDefault="00D070C8"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4A33F062" w14:textId="77777777" w:rsidR="00D070C8" w:rsidRPr="00EB1569" w:rsidRDefault="00D070C8" w:rsidP="00D60677">
            <w:pPr>
              <w:pStyle w:val="Tabell"/>
              <w:rPr>
                <w:b/>
                <w:bCs/>
              </w:rPr>
            </w:pPr>
            <w:r w:rsidRPr="00EB1569">
              <w:rPr>
                <w:b/>
                <w:bCs/>
              </w:rPr>
              <w:t>Backup</w:t>
            </w:r>
          </w:p>
          <w:p w14:paraId="4599B4B8" w14:textId="0D2FE4B1" w:rsidR="00D070C8" w:rsidRPr="00EB1569" w:rsidRDefault="00D070C8" w:rsidP="00D60677">
            <w:pPr>
              <w:pStyle w:val="Tabell"/>
            </w:pPr>
            <w:r w:rsidRPr="00EB1569">
              <w:t>Tjenesten bør tilby backup og lagring som minimerer risiko for tap av data</w:t>
            </w:r>
          </w:p>
          <w:p w14:paraId="6D2B07FA" w14:textId="77777777" w:rsidR="00D070C8" w:rsidRPr="00EB1569" w:rsidRDefault="00D070C8" w:rsidP="00D60677">
            <w:pPr>
              <w:pStyle w:val="Tabell"/>
              <w:rPr>
                <w:b/>
                <w:bCs/>
              </w:rPr>
            </w:pP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DF9DB" w14:textId="184F32FA" w:rsidR="00D070C8" w:rsidRPr="00EB1569" w:rsidRDefault="00D070C8" w:rsidP="00D60677">
            <w:pPr>
              <w:pStyle w:val="Tabell"/>
              <w:rPr>
                <w:szCs w:val="22"/>
              </w:rPr>
            </w:pPr>
            <w:r w:rsidRPr="00EB1569">
              <w:rPr>
                <w:szCs w:val="22"/>
              </w:rPr>
              <w:t>Leverandøren bes beskrive hvordan backup og lagring håndteres i tjenesten.</w:t>
            </w:r>
          </w:p>
        </w:tc>
        <w:tc>
          <w:tcPr>
            <w:tcW w:w="261" w:type="pct"/>
            <w:tcBorders>
              <w:top w:val="single" w:sz="4" w:space="0" w:color="000000" w:themeColor="text1"/>
              <w:left w:val="single" w:sz="4" w:space="0" w:color="000000" w:themeColor="text1"/>
              <w:bottom w:val="single" w:sz="4" w:space="0" w:color="000000" w:themeColor="text1"/>
            </w:tcBorders>
          </w:tcPr>
          <w:p w14:paraId="2CC72019" w14:textId="1FBA81B1" w:rsidR="00D070C8" w:rsidRPr="00EB1569" w:rsidRDefault="00F47D2A" w:rsidP="00D60677">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6E273B3E" w14:textId="77777777" w:rsidR="00D070C8" w:rsidRPr="00EB1569" w:rsidRDefault="00D070C8"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8A365" w14:textId="77777777" w:rsidR="00D070C8" w:rsidRPr="00B73F90" w:rsidRDefault="00D070C8" w:rsidP="00D60677">
            <w:pPr>
              <w:pStyle w:val="Tabell"/>
              <w:rPr>
                <w:color w:val="365F91" w:themeColor="accent1" w:themeShade="BF"/>
                <w:szCs w:val="22"/>
              </w:rPr>
            </w:pPr>
          </w:p>
        </w:tc>
      </w:tr>
      <w:tr w:rsidR="008D4B83" w:rsidRPr="00EB1569" w14:paraId="3E22441D"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2F33163B" w14:textId="77777777" w:rsidR="008D4B83" w:rsidRPr="00EB1569" w:rsidRDefault="008D4B83"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08E3E4DE" w14:textId="77777777" w:rsidR="008D4B83" w:rsidRDefault="008D4B83" w:rsidP="00D60677">
            <w:pPr>
              <w:pStyle w:val="Tabell"/>
              <w:rPr>
                <w:b/>
                <w:bCs/>
              </w:rPr>
            </w:pPr>
            <w:r>
              <w:rPr>
                <w:b/>
                <w:bCs/>
              </w:rPr>
              <w:t>Verdikjede</w:t>
            </w:r>
          </w:p>
          <w:p w14:paraId="55E8A648" w14:textId="3D441EF8" w:rsidR="008D4B83" w:rsidRPr="008D4B83" w:rsidRDefault="008376C2" w:rsidP="00D60677">
            <w:pPr>
              <w:pStyle w:val="Tabell"/>
            </w:pPr>
            <w:r>
              <w:t xml:space="preserve">NHN er ansvarlig for </w:t>
            </w:r>
            <w:r w:rsidR="00DE7EA8">
              <w:t>å</w:t>
            </w:r>
            <w:r>
              <w:t xml:space="preserve"> kjenne sin </w:t>
            </w:r>
            <w:r w:rsidR="00DE7EA8">
              <w:t xml:space="preserve">egen </w:t>
            </w:r>
            <w:r>
              <w:t xml:space="preserve">verdikjede og har derfor behov for at </w:t>
            </w:r>
            <w:r w:rsidRPr="008376C2">
              <w:t>Leverandøren kjenne</w:t>
            </w:r>
            <w:r w:rsidR="00DE7EA8">
              <w:t>r</w:t>
            </w:r>
            <w:r w:rsidRPr="008376C2">
              <w:t xml:space="preserve"> den tilbudte tjenestens verdikjede.</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FF19F" w14:textId="7C858B17" w:rsidR="008D4B83" w:rsidRPr="00EB1569" w:rsidRDefault="00DE7EA8" w:rsidP="00D60677">
            <w:pPr>
              <w:pStyle w:val="Tabell"/>
              <w:rPr>
                <w:szCs w:val="22"/>
              </w:rPr>
            </w:pPr>
            <w:r w:rsidRPr="00DE7EA8">
              <w:rPr>
                <w:szCs w:val="22"/>
              </w:rPr>
              <w:t>Leverandøren bes redegjøre for tjenestens verdikjede</w:t>
            </w:r>
            <w:r>
              <w:rPr>
                <w:szCs w:val="22"/>
              </w:rPr>
              <w:t xml:space="preserve"> </w:t>
            </w:r>
            <w:r w:rsidR="000522DD">
              <w:rPr>
                <w:szCs w:val="22"/>
              </w:rPr>
              <w:t xml:space="preserve">i besvarelsen og samtidig påse at underleverandører som er involvert i </w:t>
            </w:r>
            <w:r w:rsidR="00CE28FF">
              <w:rPr>
                <w:szCs w:val="22"/>
              </w:rPr>
              <w:t xml:space="preserve">leveranser under avtalen </w:t>
            </w:r>
            <w:r w:rsidR="00D2340F">
              <w:rPr>
                <w:szCs w:val="22"/>
              </w:rPr>
              <w:t>beskrives</w:t>
            </w:r>
            <w:r w:rsidR="00CE28FF">
              <w:rPr>
                <w:szCs w:val="22"/>
              </w:rPr>
              <w:t xml:space="preserve"> i SSA-L Bilag 5</w:t>
            </w:r>
            <w:r w:rsidR="00D2340F">
              <w:rPr>
                <w:szCs w:val="22"/>
              </w:rPr>
              <w:t xml:space="preserve"> slik </w:t>
            </w:r>
            <w:r w:rsidR="002D1780">
              <w:rPr>
                <w:szCs w:val="22"/>
              </w:rPr>
              <w:t>kapittel 5 i</w:t>
            </w:r>
            <w:r w:rsidR="00D2340F">
              <w:rPr>
                <w:szCs w:val="22"/>
              </w:rPr>
              <w:t xml:space="preserve"> bilaget beskriver. </w:t>
            </w:r>
            <w:r w:rsidR="00CE28FF">
              <w:rPr>
                <w:szCs w:val="22"/>
              </w:rPr>
              <w:t xml:space="preserve"> </w:t>
            </w:r>
          </w:p>
        </w:tc>
        <w:tc>
          <w:tcPr>
            <w:tcW w:w="261" w:type="pct"/>
            <w:tcBorders>
              <w:top w:val="single" w:sz="4" w:space="0" w:color="000000" w:themeColor="text1"/>
              <w:left w:val="single" w:sz="4" w:space="0" w:color="000000" w:themeColor="text1"/>
              <w:bottom w:val="single" w:sz="4" w:space="0" w:color="000000" w:themeColor="text1"/>
            </w:tcBorders>
          </w:tcPr>
          <w:p w14:paraId="052535F6" w14:textId="179DE72E" w:rsidR="008D4B83" w:rsidRPr="00EB1569" w:rsidRDefault="00F47D2A" w:rsidP="00D60677">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7F93BFA2" w14:textId="77777777" w:rsidR="008D4B83" w:rsidRPr="00EB1569" w:rsidRDefault="008D4B83"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B9C91" w14:textId="77777777" w:rsidR="008D4B83" w:rsidRPr="00EB1569" w:rsidRDefault="008D4B83" w:rsidP="00D60677">
            <w:pPr>
              <w:pStyle w:val="Tabell"/>
              <w:rPr>
                <w:szCs w:val="22"/>
              </w:rPr>
            </w:pPr>
          </w:p>
        </w:tc>
      </w:tr>
      <w:tr w:rsidR="001E3E33" w:rsidRPr="00EB1569" w14:paraId="42A86801"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2D333882" w14:textId="77777777" w:rsidR="001E3E33" w:rsidRPr="00EB1569" w:rsidRDefault="001E3E33"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210B8C06" w14:textId="5113E443" w:rsidR="001E3E33" w:rsidRPr="001E3E33" w:rsidRDefault="001E3E33" w:rsidP="00D60677">
            <w:pPr>
              <w:pStyle w:val="Tabell"/>
            </w:pPr>
            <w:r w:rsidRPr="001E3E33">
              <w:t>Leverandøren bør jobbe med kontinuerlig oppfølging av underleverandører på området sikkerhet og personvern, for å sikre transparens i verdikjeden.</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78FE1" w14:textId="04086AAA" w:rsidR="001E3E33" w:rsidRPr="00DE7EA8" w:rsidRDefault="005C2B53" w:rsidP="00D60677">
            <w:pPr>
              <w:pStyle w:val="Tabell"/>
              <w:rPr>
                <w:szCs w:val="22"/>
              </w:rPr>
            </w:pPr>
            <w:r w:rsidRPr="005C2B53">
              <w:rPr>
                <w:szCs w:val="22"/>
              </w:rPr>
              <w:t xml:space="preserve">Leverandøren bes beskrive sitt arbeid med kontinuerlig oppfølging av underleverandører </w:t>
            </w:r>
            <w:r>
              <w:rPr>
                <w:szCs w:val="22"/>
              </w:rPr>
              <w:t xml:space="preserve">for tilbudte tjeneste, </w:t>
            </w:r>
            <w:r w:rsidRPr="005C2B53">
              <w:rPr>
                <w:szCs w:val="22"/>
              </w:rPr>
              <w:t>på området sikkerhet og personvern, for å sikre transparens i verdikjeden</w:t>
            </w:r>
          </w:p>
        </w:tc>
        <w:tc>
          <w:tcPr>
            <w:tcW w:w="261" w:type="pct"/>
            <w:tcBorders>
              <w:top w:val="single" w:sz="4" w:space="0" w:color="000000" w:themeColor="text1"/>
              <w:left w:val="single" w:sz="4" w:space="0" w:color="000000" w:themeColor="text1"/>
              <w:bottom w:val="single" w:sz="4" w:space="0" w:color="000000" w:themeColor="text1"/>
            </w:tcBorders>
          </w:tcPr>
          <w:p w14:paraId="64279270" w14:textId="6B012AEA" w:rsidR="001E3E33" w:rsidRPr="00EB1569" w:rsidRDefault="00B73F90" w:rsidP="00D60677">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5D29BB83" w14:textId="77777777" w:rsidR="001E3E33" w:rsidRPr="00EB1569" w:rsidRDefault="001E3E33"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B6EDA" w14:textId="77777777" w:rsidR="001E3E33" w:rsidRPr="00EB1569" w:rsidRDefault="001E3E33" w:rsidP="00D60677">
            <w:pPr>
              <w:pStyle w:val="Tabell"/>
              <w:rPr>
                <w:szCs w:val="22"/>
              </w:rPr>
            </w:pPr>
          </w:p>
        </w:tc>
      </w:tr>
      <w:tr w:rsidR="00FC28EB" w:rsidRPr="00EB1569" w14:paraId="6C654AAA"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1DAC6C4F" w14:textId="77777777" w:rsidR="00FC28EB" w:rsidRPr="00EB1569" w:rsidRDefault="00FC28EB"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3AD8C099" w14:textId="77777777" w:rsidR="00FC28EB" w:rsidRDefault="00BF3370" w:rsidP="00D60677">
            <w:pPr>
              <w:pStyle w:val="Tabell"/>
              <w:rPr>
                <w:b/>
                <w:bCs/>
              </w:rPr>
            </w:pPr>
            <w:r>
              <w:rPr>
                <w:b/>
                <w:bCs/>
              </w:rPr>
              <w:t xml:space="preserve">Revisjon </w:t>
            </w:r>
          </w:p>
          <w:p w14:paraId="7AC3E591" w14:textId="50EFEF12" w:rsidR="00241182" w:rsidRPr="00241182" w:rsidRDefault="00663743" w:rsidP="00D60677">
            <w:pPr>
              <w:pStyle w:val="Tabell"/>
            </w:pPr>
            <w:r w:rsidRPr="00663743">
              <w:t>Kunden kan gjennomføre revisjoner av krav knyttet til informasjonssikkerhet i tjenesten i avtalens levetid. Leverandøren forplikter seg til å legge til rette for gjennomføring av Kundens rett til revisjoner.</w:t>
            </w:r>
            <w:r w:rsidRPr="00663743">
              <w:br/>
            </w:r>
            <w:r w:rsidRPr="00663743">
              <w:br/>
              <w:t>Revisjoner av Leverandørens etterlevelse av sikkerhet og personvern kan gjennomføres på følgende måter:</w:t>
            </w:r>
            <w:r w:rsidRPr="00663743">
              <w:br/>
            </w:r>
            <w:r w:rsidRPr="00663743">
              <w:br/>
              <w:t>- revisjon gjennomføres av Kunden</w:t>
            </w:r>
            <w:r w:rsidRPr="00663743">
              <w:br/>
              <w:t>- revisjon gjennomføres av uavhengig tredjepart</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AE7D5" w14:textId="58174EB6" w:rsidR="00FC28EB" w:rsidRDefault="00663743" w:rsidP="00D60677">
            <w:pPr>
              <w:pStyle w:val="Tabell"/>
              <w:rPr>
                <w:szCs w:val="22"/>
              </w:rPr>
            </w:pPr>
            <w:r w:rsidRPr="0080381C">
              <w:rPr>
                <w:szCs w:val="22"/>
              </w:rPr>
              <w:t xml:space="preserve">Leverandøren </w:t>
            </w:r>
            <w:r w:rsidR="004C661E">
              <w:rPr>
                <w:szCs w:val="22"/>
              </w:rPr>
              <w:t xml:space="preserve">bes </w:t>
            </w:r>
            <w:r w:rsidR="0080381C">
              <w:rPr>
                <w:szCs w:val="22"/>
              </w:rPr>
              <w:t>bekrefte og beskrive eventuelle begrensninger</w:t>
            </w:r>
          </w:p>
        </w:tc>
        <w:tc>
          <w:tcPr>
            <w:tcW w:w="261" w:type="pct"/>
            <w:tcBorders>
              <w:top w:val="single" w:sz="4" w:space="0" w:color="000000" w:themeColor="text1"/>
              <w:left w:val="single" w:sz="4" w:space="0" w:color="000000" w:themeColor="text1"/>
              <w:bottom w:val="single" w:sz="4" w:space="0" w:color="000000" w:themeColor="text1"/>
            </w:tcBorders>
          </w:tcPr>
          <w:p w14:paraId="7CACAF77" w14:textId="437371AC" w:rsidR="00FC28EB" w:rsidRDefault="00090739" w:rsidP="00D60677">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07D46750" w14:textId="77777777" w:rsidR="00FC28EB" w:rsidRPr="00EB1569" w:rsidRDefault="00FC28EB"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C1DEF" w14:textId="77777777" w:rsidR="00FC28EB" w:rsidRPr="00EB1569" w:rsidRDefault="00FC28EB" w:rsidP="00D60677">
            <w:pPr>
              <w:pStyle w:val="Tabell"/>
              <w:rPr>
                <w:szCs w:val="22"/>
              </w:rPr>
            </w:pPr>
          </w:p>
        </w:tc>
      </w:tr>
      <w:tr w:rsidR="00FC28EB" w:rsidRPr="00EB1569" w14:paraId="73D40B32"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4A8B02F5" w14:textId="77777777" w:rsidR="00FC28EB" w:rsidRPr="00EB1569" w:rsidRDefault="00FC28EB"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00D3200B" w14:textId="77777777" w:rsidR="00FC28EB" w:rsidRDefault="00BF3370" w:rsidP="00D60677">
            <w:pPr>
              <w:pStyle w:val="Tabell"/>
              <w:rPr>
                <w:b/>
                <w:bCs/>
              </w:rPr>
            </w:pPr>
            <w:r>
              <w:rPr>
                <w:b/>
                <w:bCs/>
              </w:rPr>
              <w:t>Sikkerhetshendelser</w:t>
            </w:r>
          </w:p>
          <w:p w14:paraId="790F584B" w14:textId="77777777" w:rsidR="008C587B" w:rsidRPr="008C587B" w:rsidRDefault="008C587B" w:rsidP="00D60677">
            <w:pPr>
              <w:pStyle w:val="Tabell"/>
            </w:pPr>
            <w:r w:rsidRPr="008C587B">
              <w:t>Leverandøren skal varsle Kunden uten ugrunnet opphold ved sikkerhetshendelser. </w:t>
            </w:r>
          </w:p>
          <w:p w14:paraId="5CBB3F30" w14:textId="77777777" w:rsidR="008C587B" w:rsidRPr="008C587B" w:rsidRDefault="008C587B" w:rsidP="00D60677">
            <w:pPr>
              <w:pStyle w:val="Tabell"/>
            </w:pPr>
            <w:r w:rsidRPr="008C587B">
              <w:t>Dette inkluderer alvorlige sårbarheter, dataangrep, datalekkasjer og personvernbrudd.</w:t>
            </w:r>
          </w:p>
          <w:p w14:paraId="1673FDB7" w14:textId="36482855" w:rsidR="008C587B" w:rsidRPr="008C587B" w:rsidRDefault="008C587B" w:rsidP="00D60677">
            <w:pPr>
              <w:pStyle w:val="Tabell"/>
            </w:pPr>
            <w:r w:rsidRPr="008C587B">
              <w:t>Varsling skjer til oppgitte varslingspunkt</w:t>
            </w:r>
            <w:r w:rsidR="001D1985">
              <w:t>, jf. Bilag 5.</w:t>
            </w:r>
            <w:r w:rsidRPr="008C587B">
              <w:t> </w:t>
            </w:r>
          </w:p>
          <w:p w14:paraId="51FD606C" w14:textId="0797C0AF" w:rsidR="00BF3370" w:rsidRPr="00BF3370" w:rsidRDefault="00BF3370" w:rsidP="00D60677">
            <w:pPr>
              <w:pStyle w:val="Tabell"/>
            </w:pP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8ECE6" w14:textId="65018D4D" w:rsidR="00FC28EB" w:rsidRDefault="002D2F0D" w:rsidP="00D60677">
            <w:pPr>
              <w:pStyle w:val="Tabell"/>
            </w:pPr>
            <w:r>
              <w:t xml:space="preserve">Leverandøren bes bekrefte </w:t>
            </w:r>
            <w:r w:rsidR="7D68B894">
              <w:t>kravet.</w:t>
            </w:r>
          </w:p>
        </w:tc>
        <w:tc>
          <w:tcPr>
            <w:tcW w:w="261" w:type="pct"/>
            <w:tcBorders>
              <w:top w:val="single" w:sz="4" w:space="0" w:color="000000" w:themeColor="text1"/>
              <w:left w:val="single" w:sz="4" w:space="0" w:color="000000" w:themeColor="text1"/>
              <w:bottom w:val="single" w:sz="4" w:space="0" w:color="000000" w:themeColor="text1"/>
            </w:tcBorders>
          </w:tcPr>
          <w:p w14:paraId="5454E8FA" w14:textId="2EC66C69" w:rsidR="00FC28EB" w:rsidRDefault="00090739" w:rsidP="00D60677">
            <w:pPr>
              <w:pStyle w:val="Tabell"/>
              <w:jc w:val="center"/>
              <w:rPr>
                <w:b/>
                <w:szCs w:val="22"/>
              </w:rPr>
            </w:pPr>
            <w:r>
              <w:rPr>
                <w:b/>
                <w:szCs w:val="22"/>
              </w:rPr>
              <w:t>A</w:t>
            </w:r>
          </w:p>
        </w:tc>
        <w:tc>
          <w:tcPr>
            <w:tcW w:w="398" w:type="pct"/>
            <w:tcBorders>
              <w:top w:val="single" w:sz="4" w:space="0" w:color="000000" w:themeColor="text1"/>
              <w:left w:val="single" w:sz="4" w:space="0" w:color="000000" w:themeColor="text1"/>
              <w:bottom w:val="single" w:sz="4" w:space="0" w:color="000000" w:themeColor="text1"/>
            </w:tcBorders>
          </w:tcPr>
          <w:p w14:paraId="587AAC37" w14:textId="77777777" w:rsidR="00FC28EB" w:rsidRPr="00EB1569" w:rsidRDefault="00FC28EB"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DA9B2" w14:textId="77777777" w:rsidR="00FC28EB" w:rsidRPr="00EB1569" w:rsidRDefault="00FC28EB" w:rsidP="00D60677">
            <w:pPr>
              <w:pStyle w:val="Tabell"/>
              <w:rPr>
                <w:szCs w:val="22"/>
              </w:rPr>
            </w:pPr>
          </w:p>
        </w:tc>
      </w:tr>
      <w:tr w:rsidR="002139F4" w:rsidRPr="00EB1569" w14:paraId="15F7716A"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771C6C4A" w14:textId="77777777" w:rsidR="002139F4" w:rsidRPr="00EB1569" w:rsidRDefault="002139F4"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731924AB" w14:textId="0FC5489E" w:rsidR="002139F4" w:rsidRDefault="002139F4" w:rsidP="00D60677">
            <w:pPr>
              <w:pStyle w:val="Tabell"/>
              <w:rPr>
                <w:b/>
                <w:bCs/>
              </w:rPr>
            </w:pPr>
            <w:r>
              <w:rPr>
                <w:b/>
                <w:bCs/>
              </w:rPr>
              <w:t>Eierstruktur</w:t>
            </w:r>
          </w:p>
          <w:p w14:paraId="1E4E0411" w14:textId="4D718499" w:rsidR="002139F4" w:rsidRDefault="00F87B45" w:rsidP="00D60677">
            <w:pPr>
              <w:pStyle w:val="Tabell"/>
            </w:pPr>
            <w:r w:rsidRPr="00F87B45">
              <w:t>Leverandøren skal opplyse om eierstrukturen i egen virksomhet, herunder verdikjede</w:t>
            </w:r>
            <w:r w:rsidR="007F3DB8">
              <w:t xml:space="preserve">, </w:t>
            </w:r>
            <w:r w:rsidR="00F469FB">
              <w:t>forløpende.</w:t>
            </w:r>
          </w:p>
          <w:p w14:paraId="18734CF2" w14:textId="77777777" w:rsidR="002139F4" w:rsidRPr="002139F4" w:rsidRDefault="002139F4" w:rsidP="00D60677">
            <w:pPr>
              <w:pStyle w:val="Tabell"/>
            </w:pP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4F733" w14:textId="77777777" w:rsidR="00F469FB" w:rsidRPr="00F469FB" w:rsidRDefault="00F469FB" w:rsidP="00D60677">
            <w:pPr>
              <w:pStyle w:val="Tabell"/>
              <w:rPr>
                <w:szCs w:val="22"/>
              </w:rPr>
            </w:pPr>
            <w:r w:rsidRPr="00F469FB">
              <w:rPr>
                <w:szCs w:val="22"/>
              </w:rPr>
              <w:t>Leverandøren skal uten ugrunnet opphold informere Kunden om enhver endring i eierstrukturen.</w:t>
            </w:r>
          </w:p>
          <w:p w14:paraId="504C414F" w14:textId="77777777" w:rsidR="00F469FB" w:rsidRPr="00F469FB" w:rsidRDefault="00F469FB" w:rsidP="00D60677">
            <w:pPr>
              <w:pStyle w:val="Tabell"/>
              <w:rPr>
                <w:szCs w:val="22"/>
              </w:rPr>
            </w:pPr>
          </w:p>
          <w:p w14:paraId="1A5B8F59" w14:textId="61CD8B77" w:rsidR="002139F4" w:rsidRDefault="00F469FB" w:rsidP="00D60677">
            <w:pPr>
              <w:pStyle w:val="Tabell"/>
              <w:rPr>
                <w:szCs w:val="22"/>
              </w:rPr>
            </w:pPr>
            <w:r w:rsidRPr="00F469FB">
              <w:rPr>
                <w:szCs w:val="22"/>
              </w:rPr>
              <w:t>Kunden forbeholder seg retten til å si opp kontrakten dersom det skjer endringer i Leverandørens eierstruktur som vil kunne utgjøre en sikkerhetsrisiko</w:t>
            </w:r>
            <w:r w:rsidR="00754FDB">
              <w:rPr>
                <w:szCs w:val="22"/>
              </w:rPr>
              <w:t xml:space="preserve"> for NHN.</w:t>
            </w:r>
          </w:p>
        </w:tc>
        <w:tc>
          <w:tcPr>
            <w:tcW w:w="261" w:type="pct"/>
            <w:tcBorders>
              <w:top w:val="single" w:sz="4" w:space="0" w:color="000000" w:themeColor="text1"/>
              <w:left w:val="single" w:sz="4" w:space="0" w:color="000000" w:themeColor="text1"/>
              <w:bottom w:val="single" w:sz="4" w:space="0" w:color="000000" w:themeColor="text1"/>
            </w:tcBorders>
          </w:tcPr>
          <w:p w14:paraId="4596FBFC" w14:textId="0D39D429" w:rsidR="002139F4" w:rsidRDefault="00090739" w:rsidP="00D60677">
            <w:pPr>
              <w:pStyle w:val="Tabell"/>
              <w:jc w:val="center"/>
              <w:rPr>
                <w:b/>
                <w:szCs w:val="22"/>
              </w:rPr>
            </w:pPr>
            <w:r>
              <w:rPr>
                <w:b/>
                <w:szCs w:val="22"/>
              </w:rPr>
              <w:t>A</w:t>
            </w:r>
          </w:p>
        </w:tc>
        <w:tc>
          <w:tcPr>
            <w:tcW w:w="398" w:type="pct"/>
            <w:tcBorders>
              <w:top w:val="single" w:sz="4" w:space="0" w:color="000000" w:themeColor="text1"/>
              <w:left w:val="single" w:sz="4" w:space="0" w:color="000000" w:themeColor="text1"/>
              <w:bottom w:val="single" w:sz="4" w:space="0" w:color="000000" w:themeColor="text1"/>
            </w:tcBorders>
          </w:tcPr>
          <w:p w14:paraId="4C4DC44B" w14:textId="77777777" w:rsidR="002139F4" w:rsidRPr="00EB1569" w:rsidRDefault="002139F4"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0519A" w14:textId="77777777" w:rsidR="002139F4" w:rsidRPr="00EB1569" w:rsidRDefault="002139F4" w:rsidP="00D60677">
            <w:pPr>
              <w:pStyle w:val="Tabell"/>
              <w:rPr>
                <w:szCs w:val="22"/>
              </w:rPr>
            </w:pPr>
          </w:p>
        </w:tc>
      </w:tr>
      <w:tr w:rsidR="00E4199F" w:rsidRPr="00EB1569" w14:paraId="17CF9D94"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367E1F31" w14:textId="77777777" w:rsidR="00E4199F" w:rsidRPr="00EB1569" w:rsidRDefault="00E4199F"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4368D7C9" w14:textId="617D1775" w:rsidR="00E4199F" w:rsidRDefault="00B03E59" w:rsidP="00D60677">
            <w:pPr>
              <w:pStyle w:val="Tabell"/>
              <w:rPr>
                <w:b/>
                <w:bCs/>
              </w:rPr>
            </w:pPr>
            <w:r>
              <w:rPr>
                <w:b/>
                <w:bCs/>
              </w:rPr>
              <w:t xml:space="preserve">Sanksjonsforskrift vedrørende </w:t>
            </w:r>
            <w:r w:rsidR="008D232A">
              <w:rPr>
                <w:b/>
                <w:bCs/>
              </w:rPr>
              <w:t>Ukraina</w:t>
            </w:r>
          </w:p>
          <w:p w14:paraId="1F7F7E75" w14:textId="6D059675" w:rsidR="00E4199F" w:rsidRPr="00627929" w:rsidRDefault="00627929" w:rsidP="00D60677">
            <w:pPr>
              <w:pStyle w:val="Tabell"/>
            </w:pPr>
            <w:r w:rsidRPr="00627929">
              <w:t xml:space="preserve">Kunden </w:t>
            </w:r>
            <w:r w:rsidR="002F778F">
              <w:t xml:space="preserve">plikter å </w:t>
            </w:r>
            <w:r>
              <w:t xml:space="preserve">avtalefeste </w:t>
            </w:r>
            <w:r w:rsidR="00082C95">
              <w:t xml:space="preserve">oppfyllelse av sanksjonsforskriften </w:t>
            </w:r>
            <w:r w:rsidR="001F28B5">
              <w:t>for Ukraina</w:t>
            </w:r>
            <w:r w:rsidR="00BC0ED2">
              <w:t>, jf. FOR-2014-08-15-1076</w:t>
            </w:r>
            <w:r w:rsidR="002F778F">
              <w:t>.</w:t>
            </w:r>
            <w:r w:rsidR="003977BF">
              <w:t xml:space="preserve">  </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3184E" w14:textId="3860D737" w:rsidR="00E4199F" w:rsidRPr="00F469FB" w:rsidRDefault="003977BF" w:rsidP="00D60677">
            <w:pPr>
              <w:pStyle w:val="Tabell"/>
            </w:pPr>
            <w:r>
              <w:t>Leverandøren bes bekrefte</w:t>
            </w:r>
            <w:r w:rsidR="006B1446">
              <w:t xml:space="preserve"> endring av</w:t>
            </w:r>
            <w:r w:rsidR="00A25AAB">
              <w:t xml:space="preserve"> SSA-L generell avtaletekst </w:t>
            </w:r>
            <w:r w:rsidR="006B1446">
              <w:t>kapit</w:t>
            </w:r>
            <w:r w:rsidR="13A4B009">
              <w:t>t</w:t>
            </w:r>
            <w:r w:rsidR="006B1446">
              <w:t>el 9.1, dokumentert i SSA-L Bilag 7</w:t>
            </w:r>
            <w:r w:rsidR="00A25AAB">
              <w:t>.</w:t>
            </w:r>
          </w:p>
        </w:tc>
        <w:tc>
          <w:tcPr>
            <w:tcW w:w="261" w:type="pct"/>
            <w:tcBorders>
              <w:top w:val="single" w:sz="4" w:space="0" w:color="000000" w:themeColor="text1"/>
              <w:left w:val="single" w:sz="4" w:space="0" w:color="000000" w:themeColor="text1"/>
              <w:bottom w:val="single" w:sz="4" w:space="0" w:color="000000" w:themeColor="text1"/>
            </w:tcBorders>
          </w:tcPr>
          <w:p w14:paraId="52686551" w14:textId="02295569" w:rsidR="00E4199F" w:rsidRDefault="008D232A" w:rsidP="00D60677">
            <w:pPr>
              <w:pStyle w:val="Tabell"/>
              <w:jc w:val="center"/>
              <w:rPr>
                <w:b/>
                <w:szCs w:val="22"/>
              </w:rPr>
            </w:pPr>
            <w:r>
              <w:rPr>
                <w:b/>
                <w:szCs w:val="22"/>
              </w:rPr>
              <w:t>O</w:t>
            </w:r>
          </w:p>
        </w:tc>
        <w:tc>
          <w:tcPr>
            <w:tcW w:w="398" w:type="pct"/>
            <w:tcBorders>
              <w:top w:val="single" w:sz="4" w:space="0" w:color="000000" w:themeColor="text1"/>
              <w:left w:val="single" w:sz="4" w:space="0" w:color="000000" w:themeColor="text1"/>
              <w:bottom w:val="single" w:sz="4" w:space="0" w:color="000000" w:themeColor="text1"/>
            </w:tcBorders>
          </w:tcPr>
          <w:p w14:paraId="0A03AD5F" w14:textId="77777777" w:rsidR="00E4199F" w:rsidRPr="00EB1569" w:rsidRDefault="00E4199F"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EB9ED" w14:textId="77777777" w:rsidR="00E4199F" w:rsidRPr="00EB1569" w:rsidRDefault="00E4199F" w:rsidP="00D60677">
            <w:pPr>
              <w:pStyle w:val="Tabell"/>
              <w:rPr>
                <w:szCs w:val="22"/>
              </w:rPr>
            </w:pPr>
          </w:p>
        </w:tc>
      </w:tr>
      <w:tr w:rsidR="000D0347" w:rsidRPr="00EB1569" w14:paraId="30BE18FD" w14:textId="77777777" w:rsidTr="37F635AB">
        <w:trPr>
          <w:cantSplit/>
        </w:trPr>
        <w:tc>
          <w:tcPr>
            <w:tcW w:w="389" w:type="pct"/>
            <w:tcBorders>
              <w:top w:val="single" w:sz="4" w:space="0" w:color="000000" w:themeColor="text1"/>
              <w:left w:val="single" w:sz="4" w:space="0" w:color="000000" w:themeColor="text1"/>
              <w:bottom w:val="single" w:sz="4" w:space="0" w:color="000000" w:themeColor="text1"/>
            </w:tcBorders>
          </w:tcPr>
          <w:p w14:paraId="0AF8147B" w14:textId="77777777" w:rsidR="000D0347" w:rsidRPr="00EB1569" w:rsidRDefault="000D0347" w:rsidP="00D60677">
            <w:pPr>
              <w:pStyle w:val="Overskrift3"/>
              <w:keepNext w:val="0"/>
            </w:pPr>
          </w:p>
        </w:tc>
        <w:tc>
          <w:tcPr>
            <w:tcW w:w="1334" w:type="pct"/>
            <w:tcBorders>
              <w:top w:val="single" w:sz="4" w:space="0" w:color="000000" w:themeColor="text1"/>
              <w:left w:val="single" w:sz="4" w:space="0" w:color="000000" w:themeColor="text1"/>
              <w:bottom w:val="single" w:sz="4" w:space="0" w:color="000000" w:themeColor="text1"/>
            </w:tcBorders>
          </w:tcPr>
          <w:p w14:paraId="0743ABEE" w14:textId="0F56EB47" w:rsidR="000D0347" w:rsidRDefault="002413AF" w:rsidP="00D60677">
            <w:pPr>
              <w:pStyle w:val="Tabell"/>
              <w:rPr>
                <w:b/>
                <w:bCs/>
              </w:rPr>
            </w:pPr>
            <w:r>
              <w:rPr>
                <w:b/>
                <w:bCs/>
              </w:rPr>
              <w:t>Utfasing</w:t>
            </w:r>
          </w:p>
          <w:p w14:paraId="6A366FBF" w14:textId="0B1CD0B3" w:rsidR="000D0347" w:rsidRPr="000D0347" w:rsidRDefault="002413AF" w:rsidP="00D60677">
            <w:pPr>
              <w:pStyle w:val="Tabell"/>
            </w:pPr>
            <w:r w:rsidRPr="002413AF">
              <w:t>Leverandøren bør ha en strategi for hvordan kunden på en sikker måte kan fase ut eller flytte den tilbudte løsningen dersom regulatoriske endringer, sikkerhetsmessige forhold eller andre vesentlige risikofaktorer gjør det nødvendig.</w:t>
            </w:r>
          </w:p>
        </w:tc>
        <w:tc>
          <w:tcPr>
            <w:tcW w:w="9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9F403" w14:textId="79DCC730" w:rsidR="000D0347" w:rsidRPr="00F469FB" w:rsidRDefault="0069324B" w:rsidP="00D60677">
            <w:pPr>
              <w:pStyle w:val="Tabell"/>
              <w:rPr>
                <w:szCs w:val="22"/>
              </w:rPr>
            </w:pPr>
            <w:r w:rsidRPr="0069324B">
              <w:rPr>
                <w:szCs w:val="22"/>
              </w:rPr>
              <w:t>Leverandøren bes om å beskrive sin strategi for sikker utfasing eller flytting av tilbudte løsning. </w:t>
            </w:r>
          </w:p>
        </w:tc>
        <w:tc>
          <w:tcPr>
            <w:tcW w:w="261" w:type="pct"/>
            <w:tcBorders>
              <w:top w:val="single" w:sz="4" w:space="0" w:color="000000" w:themeColor="text1"/>
              <w:left w:val="single" w:sz="4" w:space="0" w:color="000000" w:themeColor="text1"/>
              <w:bottom w:val="single" w:sz="4" w:space="0" w:color="000000" w:themeColor="text1"/>
            </w:tcBorders>
          </w:tcPr>
          <w:p w14:paraId="0CC2FA13" w14:textId="7A6EE8BB" w:rsidR="000D0347" w:rsidRDefault="0069324B" w:rsidP="00D60677">
            <w:pPr>
              <w:pStyle w:val="Tabell"/>
              <w:jc w:val="center"/>
              <w:rPr>
                <w:b/>
                <w:szCs w:val="22"/>
              </w:rPr>
            </w:pPr>
            <w:r>
              <w:rPr>
                <w:b/>
                <w:szCs w:val="22"/>
              </w:rPr>
              <w:t>I</w:t>
            </w:r>
          </w:p>
        </w:tc>
        <w:tc>
          <w:tcPr>
            <w:tcW w:w="398" w:type="pct"/>
            <w:tcBorders>
              <w:top w:val="single" w:sz="4" w:space="0" w:color="000000" w:themeColor="text1"/>
              <w:left w:val="single" w:sz="4" w:space="0" w:color="000000" w:themeColor="text1"/>
              <w:bottom w:val="single" w:sz="4" w:space="0" w:color="000000" w:themeColor="text1"/>
            </w:tcBorders>
          </w:tcPr>
          <w:p w14:paraId="2F005C5B" w14:textId="77777777" w:rsidR="000D0347" w:rsidRPr="00EB1569" w:rsidRDefault="000D0347" w:rsidP="00D60677">
            <w:pPr>
              <w:pStyle w:val="Tabell"/>
              <w:jc w:val="center"/>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3E467" w14:textId="77777777" w:rsidR="000D0347" w:rsidRPr="00EB1569" w:rsidRDefault="000D0347" w:rsidP="00D60677">
            <w:pPr>
              <w:pStyle w:val="Tabell"/>
              <w:rPr>
                <w:szCs w:val="22"/>
              </w:rPr>
            </w:pPr>
          </w:p>
        </w:tc>
      </w:tr>
    </w:tbl>
    <w:p w14:paraId="0B6DC0B9" w14:textId="77777777" w:rsidR="00E23A54" w:rsidRDefault="00E23A54"/>
    <w:tbl>
      <w:tblPr>
        <w:tblStyle w:val="Tabellrutenett"/>
        <w:tblW w:w="0" w:type="auto"/>
        <w:tblLook w:val="04A0" w:firstRow="1" w:lastRow="0" w:firstColumn="1" w:lastColumn="0" w:noHBand="0" w:noVBand="1"/>
      </w:tblPr>
      <w:tblGrid>
        <w:gridCol w:w="8075"/>
        <w:gridCol w:w="5203"/>
      </w:tblGrid>
      <w:tr w:rsidR="0082217A" w:rsidRPr="00EB1569" w14:paraId="383689D1" w14:textId="77777777" w:rsidTr="00FC2C07">
        <w:trPr>
          <w:gridAfter w:val="1"/>
          <w:wAfter w:w="5203" w:type="dxa"/>
          <w:cantSplit/>
          <w:tblHeader/>
        </w:trPr>
        <w:tc>
          <w:tcPr>
            <w:tcW w:w="8075" w:type="dxa"/>
            <w:shd w:val="clear" w:color="auto" w:fill="FFF2CC"/>
          </w:tcPr>
          <w:p w14:paraId="2F71B4EC" w14:textId="6F517949" w:rsidR="0082217A" w:rsidRPr="00EB1569" w:rsidRDefault="0082217A">
            <w:pPr>
              <w:snapToGrid w:val="0"/>
            </w:pPr>
            <w:r w:rsidRPr="00EB1569">
              <w:rPr>
                <w:b/>
                <w:szCs w:val="22"/>
              </w:rPr>
              <w:lastRenderedPageBreak/>
              <w:t>Leverandørens utfyllende besvarelse av krav</w:t>
            </w:r>
            <w:r>
              <w:rPr>
                <w:b/>
                <w:szCs w:val="22"/>
              </w:rPr>
              <w:t xml:space="preserve"> i kapittel 5 (</w:t>
            </w:r>
            <w:r w:rsidR="00FC2C07">
              <w:rPr>
                <w:b/>
                <w:szCs w:val="22"/>
              </w:rPr>
              <w:t>vis til krav i teksten)</w:t>
            </w:r>
          </w:p>
        </w:tc>
      </w:tr>
      <w:tr w:rsidR="0082217A" w:rsidRPr="00EB1569" w14:paraId="276A36B1" w14:textId="77777777">
        <w:tc>
          <w:tcPr>
            <w:tcW w:w="13278" w:type="dxa"/>
            <w:gridSpan w:val="2"/>
          </w:tcPr>
          <w:p w14:paraId="1F51E6BA" w14:textId="77777777" w:rsidR="0082217A" w:rsidRPr="00EB1569" w:rsidRDefault="0082217A"/>
          <w:p w14:paraId="240D3235" w14:textId="77777777" w:rsidR="0082217A" w:rsidRDefault="0082217A"/>
          <w:p w14:paraId="5246B8B8" w14:textId="77777777" w:rsidR="00FC2C07" w:rsidRPr="00EB1569" w:rsidRDefault="00FC2C07"/>
          <w:p w14:paraId="294BDD6B" w14:textId="77777777" w:rsidR="0082217A" w:rsidRPr="00EB1569" w:rsidRDefault="0082217A"/>
          <w:p w14:paraId="5E7A1442" w14:textId="77777777" w:rsidR="0082217A" w:rsidRPr="00EB1569" w:rsidRDefault="0082217A"/>
          <w:p w14:paraId="0C67FF46" w14:textId="77777777" w:rsidR="0082217A" w:rsidRPr="00EB1569" w:rsidRDefault="0082217A"/>
          <w:p w14:paraId="0CB8C500" w14:textId="77777777" w:rsidR="0082217A" w:rsidRPr="00EB1569" w:rsidRDefault="0082217A"/>
        </w:tc>
      </w:tr>
    </w:tbl>
    <w:p w14:paraId="3C13E3A2" w14:textId="77777777" w:rsidR="0082217A" w:rsidRDefault="0082217A"/>
    <w:p w14:paraId="1A480132" w14:textId="68C00EA0" w:rsidR="00E23A54" w:rsidRPr="00EB1569" w:rsidRDefault="00E23A54" w:rsidP="00E23A54">
      <w:pPr>
        <w:pStyle w:val="Overskrift2"/>
        <w:rPr>
          <w:lang w:val="nb-NO"/>
        </w:rPr>
      </w:pPr>
      <w:r w:rsidRPr="00EB1569">
        <w:rPr>
          <w:lang w:val="nb-NO"/>
        </w:rPr>
        <w:t>Personvern</w:t>
      </w:r>
    </w:p>
    <w:tbl>
      <w:tblPr>
        <w:tblW w:w="5000" w:type="pct"/>
        <w:tblLayout w:type="fixed"/>
        <w:tblLook w:val="0000" w:firstRow="0" w:lastRow="0" w:firstColumn="0" w:lastColumn="0" w:noHBand="0" w:noVBand="0"/>
      </w:tblPr>
      <w:tblGrid>
        <w:gridCol w:w="1054"/>
        <w:gridCol w:w="3903"/>
        <w:gridCol w:w="2409"/>
        <w:gridCol w:w="708"/>
        <w:gridCol w:w="1080"/>
        <w:gridCol w:w="4408"/>
      </w:tblGrid>
      <w:tr w:rsidR="00B837A9" w:rsidRPr="00EB1569" w14:paraId="781EB5E0" w14:textId="77777777" w:rsidTr="37F635AB">
        <w:trPr>
          <w:cantSplit/>
          <w:tblHeader/>
        </w:trPr>
        <w:tc>
          <w:tcPr>
            <w:tcW w:w="2977"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0EE68BF7" w14:textId="77777777" w:rsidR="00B837A9" w:rsidRPr="00EB1569" w:rsidRDefault="00B837A9" w:rsidP="007D0650">
            <w:pPr>
              <w:snapToGrid w:val="0"/>
              <w:rPr>
                <w:b/>
                <w:szCs w:val="22"/>
              </w:rPr>
            </w:pPr>
            <w:r w:rsidRPr="00EB1569">
              <w:rPr>
                <w:b/>
                <w:szCs w:val="22"/>
              </w:rPr>
              <w:t>Kundens krav</w:t>
            </w:r>
          </w:p>
        </w:tc>
        <w:tc>
          <w:tcPr>
            <w:tcW w:w="202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3D942A11" w14:textId="77777777" w:rsidR="00B837A9" w:rsidRPr="00EB1569" w:rsidRDefault="00B837A9" w:rsidP="007D0650">
            <w:pPr>
              <w:snapToGrid w:val="0"/>
              <w:rPr>
                <w:b/>
                <w:szCs w:val="22"/>
              </w:rPr>
            </w:pPr>
            <w:r w:rsidRPr="00EB1569">
              <w:rPr>
                <w:b/>
                <w:szCs w:val="22"/>
              </w:rPr>
              <w:t>Leverandørens besvarelse</w:t>
            </w:r>
          </w:p>
        </w:tc>
      </w:tr>
      <w:tr w:rsidR="00B837A9" w:rsidRPr="00EB1569" w14:paraId="458A3869" w14:textId="77777777" w:rsidTr="37F635AB">
        <w:trPr>
          <w:cantSplit/>
          <w:tblHeader/>
        </w:trPr>
        <w:tc>
          <w:tcPr>
            <w:tcW w:w="389"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D343B33" w14:textId="77777777" w:rsidR="00B837A9" w:rsidRPr="00EB1569" w:rsidRDefault="00B837A9" w:rsidP="007D0650">
            <w:pPr>
              <w:snapToGrid w:val="0"/>
              <w:rPr>
                <w:b/>
                <w:szCs w:val="22"/>
              </w:rPr>
            </w:pPr>
            <w:r w:rsidRPr="00EB1569">
              <w:rPr>
                <w:b/>
                <w:szCs w:val="22"/>
              </w:rPr>
              <w:t>Nr</w:t>
            </w:r>
          </w:p>
        </w:tc>
        <w:tc>
          <w:tcPr>
            <w:tcW w:w="1439"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67CFF1DC" w14:textId="77777777" w:rsidR="00B837A9" w:rsidRPr="00EB1569" w:rsidRDefault="00B837A9" w:rsidP="007D0650">
            <w:pPr>
              <w:snapToGrid w:val="0"/>
              <w:rPr>
                <w:b/>
                <w:szCs w:val="22"/>
              </w:rPr>
            </w:pPr>
            <w:r w:rsidRPr="00EB1569">
              <w:rPr>
                <w:b/>
                <w:szCs w:val="22"/>
              </w:rPr>
              <w:t>Beskrivelse</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F7E7910" w14:textId="77777777" w:rsidR="00B837A9" w:rsidRPr="00EB1569" w:rsidRDefault="00B837A9" w:rsidP="007D0650">
            <w:pPr>
              <w:snapToGrid w:val="0"/>
              <w:rPr>
                <w:b/>
                <w:szCs w:val="22"/>
              </w:rPr>
            </w:pPr>
            <w:r w:rsidRPr="00EB1569">
              <w:rPr>
                <w:b/>
                <w:szCs w:val="22"/>
              </w:rPr>
              <w:t>Type dokumentasjon</w:t>
            </w:r>
          </w:p>
        </w:tc>
        <w:tc>
          <w:tcPr>
            <w:tcW w:w="261"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1F7231F" w14:textId="77777777" w:rsidR="00B837A9" w:rsidRPr="00EB1569" w:rsidRDefault="00B837A9" w:rsidP="007D0650">
            <w:pPr>
              <w:snapToGrid w:val="0"/>
              <w:jc w:val="center"/>
              <w:rPr>
                <w:b/>
                <w:szCs w:val="22"/>
              </w:rPr>
            </w:pPr>
            <w:r w:rsidRPr="00EB1569">
              <w:rPr>
                <w:b/>
                <w:szCs w:val="22"/>
              </w:rPr>
              <w:t>Type krav</w:t>
            </w:r>
          </w:p>
          <w:p w14:paraId="210B1A9B" w14:textId="77777777" w:rsidR="00B837A9" w:rsidRPr="00EB1569" w:rsidRDefault="00B837A9" w:rsidP="007D0650">
            <w:pPr>
              <w:rPr>
                <w:b/>
                <w:szCs w:val="22"/>
              </w:rPr>
            </w:pPr>
          </w:p>
        </w:tc>
        <w:tc>
          <w:tcPr>
            <w:tcW w:w="398" w:type="pct"/>
            <w:tcBorders>
              <w:top w:val="single" w:sz="4" w:space="0" w:color="000000" w:themeColor="text1"/>
              <w:left w:val="single" w:sz="4" w:space="0" w:color="000000" w:themeColor="text1"/>
              <w:bottom w:val="single" w:sz="4" w:space="0" w:color="000000" w:themeColor="text1"/>
            </w:tcBorders>
            <w:shd w:val="clear" w:color="auto" w:fill="FFF2CC"/>
          </w:tcPr>
          <w:p w14:paraId="42086494" w14:textId="7A5DC4CD" w:rsidR="00B837A9" w:rsidRPr="00EB1569" w:rsidRDefault="00162916" w:rsidP="007D0650">
            <w:pPr>
              <w:snapToGrid w:val="0"/>
              <w:rPr>
                <w:b/>
                <w:szCs w:val="22"/>
              </w:rPr>
            </w:pPr>
            <w:r>
              <w:rPr>
                <w:b/>
                <w:szCs w:val="22"/>
              </w:rPr>
              <w:t>Innfris</w:t>
            </w:r>
          </w:p>
          <w:p w14:paraId="57076B6A" w14:textId="77777777" w:rsidR="00B837A9" w:rsidRPr="00EB1569" w:rsidRDefault="00B837A9" w:rsidP="007D0650">
            <w:pPr>
              <w:rPr>
                <w:b/>
                <w:szCs w:val="22"/>
              </w:rPr>
            </w:pPr>
            <w:r w:rsidRPr="00EB1569">
              <w:rPr>
                <w:b/>
                <w:szCs w:val="22"/>
              </w:rPr>
              <w:t>(Ja/Nei/</w:t>
            </w:r>
          </w:p>
          <w:p w14:paraId="52B09FB1" w14:textId="77777777" w:rsidR="00B837A9" w:rsidRPr="00EB1569" w:rsidRDefault="00B837A9" w:rsidP="007D0650">
            <w:pPr>
              <w:rPr>
                <w:b/>
                <w:szCs w:val="22"/>
              </w:rPr>
            </w:pPr>
            <w:r w:rsidRPr="00EB1569">
              <w:rPr>
                <w:b/>
                <w:szCs w:val="22"/>
              </w:rPr>
              <w:t>Delvis)</w:t>
            </w: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5CEB2F80" w14:textId="77777777" w:rsidR="00B837A9" w:rsidRPr="00EB1569" w:rsidRDefault="00B837A9" w:rsidP="007D0650">
            <w:pPr>
              <w:snapToGrid w:val="0"/>
              <w:rPr>
                <w:b/>
                <w:szCs w:val="22"/>
              </w:rPr>
            </w:pPr>
            <w:r w:rsidRPr="00EB1569">
              <w:rPr>
                <w:b/>
                <w:szCs w:val="22"/>
              </w:rPr>
              <w:t>Løsningsbeskrivelse, løsningselement</w:t>
            </w:r>
          </w:p>
        </w:tc>
      </w:tr>
      <w:tr w:rsidR="00B837A9" w:rsidRPr="00EB1569" w14:paraId="0AF65AB6" w14:textId="77777777" w:rsidTr="37F635AB">
        <w:tc>
          <w:tcPr>
            <w:tcW w:w="389" w:type="pct"/>
            <w:tcBorders>
              <w:top w:val="single" w:sz="4" w:space="0" w:color="000000" w:themeColor="text1"/>
              <w:left w:val="single" w:sz="4" w:space="0" w:color="000000" w:themeColor="text1"/>
              <w:bottom w:val="single" w:sz="4" w:space="0" w:color="000000" w:themeColor="text1"/>
            </w:tcBorders>
          </w:tcPr>
          <w:p w14:paraId="62A2F819" w14:textId="77777777" w:rsidR="00B837A9" w:rsidRPr="00EB1569" w:rsidRDefault="00B837A9" w:rsidP="007D0650">
            <w:pPr>
              <w:pStyle w:val="Overskrift3"/>
              <w:keepNext w:val="0"/>
            </w:pPr>
          </w:p>
        </w:tc>
        <w:tc>
          <w:tcPr>
            <w:tcW w:w="1439" w:type="pct"/>
            <w:tcBorders>
              <w:top w:val="single" w:sz="4" w:space="0" w:color="000000" w:themeColor="text1"/>
              <w:left w:val="single" w:sz="4" w:space="0" w:color="000000" w:themeColor="text1"/>
              <w:bottom w:val="single" w:sz="4" w:space="0" w:color="000000" w:themeColor="text1"/>
            </w:tcBorders>
          </w:tcPr>
          <w:p w14:paraId="47EEA3CE" w14:textId="07BE0C53" w:rsidR="0070444A" w:rsidRPr="0070444A" w:rsidRDefault="0070444A" w:rsidP="007D0650">
            <w:pPr>
              <w:pStyle w:val="Tabell"/>
              <w:rPr>
                <w:b/>
                <w:bCs/>
              </w:rPr>
            </w:pPr>
            <w:r w:rsidRPr="0070444A">
              <w:rPr>
                <w:b/>
                <w:bCs/>
              </w:rPr>
              <w:t>Personvern - overføringsgrunnlag</w:t>
            </w:r>
          </w:p>
          <w:p w14:paraId="12321D5E" w14:textId="6F15CCDA" w:rsidR="00962881" w:rsidRDefault="00E0545F" w:rsidP="007D0650">
            <w:pPr>
              <w:pStyle w:val="Tabell"/>
            </w:pPr>
            <w:r w:rsidRPr="00E0545F">
              <w:t>Dersom personopplysninger behandles utenfor EU/</w:t>
            </w:r>
            <w:r w:rsidR="00432431" w:rsidRPr="00E0545F">
              <w:t>EØS,</w:t>
            </w:r>
            <w:r w:rsidRPr="00E0545F">
              <w:t xml:space="preserve"> skal behandlingen alltid gjøres med gyldig overføringsgrunnlag eller fra et godkjente tredjeland. Dette inkluderer også fjern aksess for drift, vedlikehold og support av tjenesten.</w:t>
            </w:r>
          </w:p>
          <w:p w14:paraId="23181B1C" w14:textId="77777777" w:rsidR="00962881" w:rsidRDefault="00962881" w:rsidP="007D0650">
            <w:pPr>
              <w:pStyle w:val="Tabell"/>
            </w:pPr>
            <w:r>
              <w:t>NB!</w:t>
            </w:r>
          </w:p>
          <w:p w14:paraId="23226E04" w14:textId="77777777" w:rsidR="00C42C8A" w:rsidRDefault="00962881" w:rsidP="007D0650">
            <w:pPr>
              <w:pStyle w:val="Tabell"/>
            </w:pPr>
            <w:r w:rsidRPr="00962881">
              <w:t xml:space="preserve">Ved manglende </w:t>
            </w:r>
            <w:r w:rsidR="004357AD">
              <w:t xml:space="preserve">dokumentert </w:t>
            </w:r>
            <w:r w:rsidRPr="00962881">
              <w:t>grunnlag for bekreftelse av kravet, bes leverandøren fylle ut vedlagte "</w:t>
            </w:r>
            <w:r w:rsidR="00352657">
              <w:t xml:space="preserve">26-02620 SSA-L Bilag 2 Vedlegg </w:t>
            </w:r>
            <w:r w:rsidR="004357AD">
              <w:t xml:space="preserve">- </w:t>
            </w:r>
            <w:r w:rsidR="00AC4072" w:rsidRPr="00AC4072">
              <w:t>S</w:t>
            </w:r>
            <w:r w:rsidR="00AC4072">
              <w:t xml:space="preserve">var </w:t>
            </w:r>
            <w:r w:rsidR="00AC4072" w:rsidRPr="00AC4072">
              <w:t>om overføring av personopplysninger</w:t>
            </w:r>
            <w:r w:rsidRPr="00962881">
              <w:t>" som en del av besvarelsen samt beskrive ivaretakelsen av kravet.</w:t>
            </w:r>
            <w:r w:rsidR="00E0545F">
              <w:t xml:space="preserve"> </w:t>
            </w:r>
          </w:p>
          <w:p w14:paraId="2114BCC3" w14:textId="47E2A3D9" w:rsidR="00241E14" w:rsidRPr="00EB1569" w:rsidRDefault="00241E14" w:rsidP="007D0650">
            <w:pPr>
              <w:pStyle w:val="Tabell"/>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4E0AE" w14:textId="434FF670" w:rsidR="00E0545F" w:rsidRPr="00E0545F" w:rsidRDefault="00E0545F" w:rsidP="007D0650">
            <w:pPr>
              <w:pStyle w:val="Tabell"/>
              <w:rPr>
                <w:szCs w:val="22"/>
              </w:rPr>
            </w:pPr>
            <w:r w:rsidRPr="00E0545F">
              <w:rPr>
                <w:szCs w:val="22"/>
              </w:rPr>
              <w:t>Leverandøren bes om å redegjøre for hvor personopplysninger behandles i tjenesten og dokumentere at dette gjøres med gyldig overføringsgrunnlag. </w:t>
            </w:r>
          </w:p>
          <w:p w14:paraId="702C6A0B" w14:textId="6E36D06F" w:rsidR="00E0545F" w:rsidRDefault="00E0545F" w:rsidP="007D0650">
            <w:pPr>
              <w:pStyle w:val="Tabell"/>
              <w:rPr>
                <w:szCs w:val="22"/>
              </w:rPr>
            </w:pPr>
            <w:r w:rsidRPr="00E0545F">
              <w:rPr>
                <w:szCs w:val="22"/>
              </w:rPr>
              <w:t>Eksempler på gyldig overføringsgrunnlag er f.eks SCC 2021, Binding Corporate Rules (BCR), Data Privacy Framework (DPF) med flere</w:t>
            </w:r>
            <w:r w:rsidR="00A12711">
              <w:rPr>
                <w:szCs w:val="22"/>
              </w:rPr>
              <w:t>.</w:t>
            </w:r>
          </w:p>
          <w:p w14:paraId="0AC3DFCB" w14:textId="77777777" w:rsidR="00A12711" w:rsidRPr="00E0545F" w:rsidRDefault="00A12711" w:rsidP="007D0650">
            <w:pPr>
              <w:pStyle w:val="Tabell"/>
              <w:rPr>
                <w:szCs w:val="22"/>
              </w:rPr>
            </w:pPr>
          </w:p>
          <w:p w14:paraId="339A4AF9" w14:textId="77777777" w:rsidR="00B837A9" w:rsidRPr="00EB1569" w:rsidRDefault="00B837A9" w:rsidP="007D0650">
            <w:pPr>
              <w:pStyle w:val="Tabell"/>
              <w:rPr>
                <w:szCs w:val="22"/>
              </w:rPr>
            </w:pPr>
          </w:p>
        </w:tc>
        <w:tc>
          <w:tcPr>
            <w:tcW w:w="261" w:type="pct"/>
            <w:tcBorders>
              <w:top w:val="single" w:sz="4" w:space="0" w:color="000000" w:themeColor="text1"/>
              <w:left w:val="single" w:sz="4" w:space="0" w:color="000000" w:themeColor="text1"/>
              <w:bottom w:val="single" w:sz="4" w:space="0" w:color="000000" w:themeColor="text1"/>
            </w:tcBorders>
          </w:tcPr>
          <w:p w14:paraId="413B0CE5" w14:textId="51A474B0" w:rsidR="00B837A9" w:rsidRPr="00EB1569" w:rsidRDefault="009753D8" w:rsidP="007D0650">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116A9040" w14:textId="77777777" w:rsidR="00B837A9" w:rsidRPr="00EB1569" w:rsidRDefault="00B837A9" w:rsidP="007D0650">
            <w:pPr>
              <w:pStyle w:val="Tabell"/>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C9FAC" w14:textId="77777777" w:rsidR="00B837A9" w:rsidRPr="00EB1569" w:rsidRDefault="00B837A9" w:rsidP="007D0650">
            <w:pPr>
              <w:pStyle w:val="Tabell"/>
              <w:rPr>
                <w:szCs w:val="22"/>
              </w:rPr>
            </w:pPr>
          </w:p>
        </w:tc>
      </w:tr>
      <w:tr w:rsidR="00E515E4" w:rsidRPr="00EB1569" w14:paraId="20ECFF71" w14:textId="77777777" w:rsidTr="37F635AB">
        <w:tc>
          <w:tcPr>
            <w:tcW w:w="389" w:type="pct"/>
            <w:tcBorders>
              <w:top w:val="single" w:sz="4" w:space="0" w:color="000000" w:themeColor="text1"/>
              <w:left w:val="single" w:sz="4" w:space="0" w:color="000000" w:themeColor="text1"/>
              <w:bottom w:val="single" w:sz="4" w:space="0" w:color="000000" w:themeColor="text1"/>
            </w:tcBorders>
          </w:tcPr>
          <w:p w14:paraId="0B4477D9" w14:textId="77777777" w:rsidR="00E515E4" w:rsidRPr="00EB1569" w:rsidRDefault="00E515E4" w:rsidP="007D0650">
            <w:pPr>
              <w:pStyle w:val="Overskrift3"/>
              <w:keepNext w:val="0"/>
            </w:pPr>
          </w:p>
        </w:tc>
        <w:tc>
          <w:tcPr>
            <w:tcW w:w="1439" w:type="pct"/>
            <w:tcBorders>
              <w:top w:val="single" w:sz="4" w:space="0" w:color="000000" w:themeColor="text1"/>
              <w:left w:val="single" w:sz="4" w:space="0" w:color="000000" w:themeColor="text1"/>
              <w:bottom w:val="single" w:sz="4" w:space="0" w:color="000000" w:themeColor="text1"/>
            </w:tcBorders>
          </w:tcPr>
          <w:p w14:paraId="0840D5FF" w14:textId="64B527B9" w:rsidR="00E515E4" w:rsidRPr="004412F3" w:rsidRDefault="00847163" w:rsidP="007D0650">
            <w:pPr>
              <w:pStyle w:val="Tabell"/>
              <w:rPr>
                <w:b/>
                <w:bCs/>
              </w:rPr>
            </w:pPr>
            <w:r w:rsidRPr="004412F3">
              <w:rPr>
                <w:b/>
                <w:bCs/>
              </w:rPr>
              <w:t>Innebygget Personver</w:t>
            </w:r>
            <w:r w:rsidR="00F80ACA" w:rsidRPr="004412F3">
              <w:rPr>
                <w:b/>
                <w:bCs/>
              </w:rPr>
              <w:t>n</w:t>
            </w:r>
          </w:p>
          <w:p w14:paraId="5CB667EB" w14:textId="17251120" w:rsidR="0070444A" w:rsidRPr="00E0545F" w:rsidRDefault="00847163" w:rsidP="007D0650">
            <w:pPr>
              <w:pStyle w:val="Tabell"/>
            </w:pPr>
            <w:r w:rsidRPr="00847163">
              <w:t>Løsningen bør ha innebygd personvern slik at løsningen bl.a. ivaretar de registrertes rettigheter.</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68FF0" w14:textId="24A2D97A" w:rsidR="00F32634" w:rsidRPr="00F32634" w:rsidRDefault="00F80ACA" w:rsidP="007D0650">
            <w:pPr>
              <w:pStyle w:val="Tabell"/>
              <w:rPr>
                <w:szCs w:val="22"/>
              </w:rPr>
            </w:pPr>
            <w:r w:rsidRPr="00F80ACA">
              <w:rPr>
                <w:szCs w:val="22"/>
              </w:rPr>
              <w:t>Beskriv hvordan kravet ivaretas.</w:t>
            </w:r>
            <w:r w:rsidR="00241E14">
              <w:rPr>
                <w:szCs w:val="22"/>
              </w:rPr>
              <w:t xml:space="preserve"> </w:t>
            </w:r>
            <w:r w:rsidR="00F32634">
              <w:rPr>
                <w:szCs w:val="22"/>
              </w:rPr>
              <w:t>Beskrive gjerne tilbudte løsnings</w:t>
            </w:r>
            <w:r w:rsidR="00661E9C">
              <w:rPr>
                <w:szCs w:val="22"/>
              </w:rPr>
              <w:t xml:space="preserve"> </w:t>
            </w:r>
            <w:r w:rsidR="007E1975">
              <w:rPr>
                <w:szCs w:val="22"/>
              </w:rPr>
              <w:t>funksjonalitet for</w:t>
            </w:r>
            <w:r w:rsidR="00F32634" w:rsidRPr="00F32634">
              <w:rPr>
                <w:szCs w:val="22"/>
              </w:rPr>
              <w:t>: </w:t>
            </w:r>
          </w:p>
          <w:p w14:paraId="449CDF3A" w14:textId="77777777" w:rsidR="00F32634" w:rsidRPr="00F32634" w:rsidRDefault="00F32634" w:rsidP="007D0650">
            <w:pPr>
              <w:pStyle w:val="Tabell"/>
              <w:numPr>
                <w:ilvl w:val="0"/>
                <w:numId w:val="28"/>
              </w:numPr>
              <w:rPr>
                <w:szCs w:val="22"/>
              </w:rPr>
            </w:pPr>
            <w:r w:rsidRPr="00F32634">
              <w:rPr>
                <w:szCs w:val="22"/>
              </w:rPr>
              <w:t>Dataminimering</w:t>
            </w:r>
          </w:p>
          <w:p w14:paraId="512C8345" w14:textId="77777777" w:rsidR="00F32634" w:rsidRPr="00F32634" w:rsidRDefault="00F32634" w:rsidP="007D0650">
            <w:pPr>
              <w:pStyle w:val="Tabell"/>
              <w:numPr>
                <w:ilvl w:val="0"/>
                <w:numId w:val="28"/>
              </w:numPr>
              <w:rPr>
                <w:szCs w:val="22"/>
              </w:rPr>
            </w:pPr>
            <w:r w:rsidRPr="00F32634">
              <w:rPr>
                <w:szCs w:val="22"/>
              </w:rPr>
              <w:t>Kryptering av data</w:t>
            </w:r>
          </w:p>
          <w:p w14:paraId="33B4C7AF" w14:textId="77777777" w:rsidR="00F32634" w:rsidRPr="00F32634" w:rsidRDefault="00F32634" w:rsidP="007D0650">
            <w:pPr>
              <w:pStyle w:val="Tabell"/>
              <w:numPr>
                <w:ilvl w:val="0"/>
                <w:numId w:val="28"/>
              </w:numPr>
              <w:rPr>
                <w:szCs w:val="22"/>
              </w:rPr>
            </w:pPr>
            <w:r w:rsidRPr="00F32634">
              <w:rPr>
                <w:szCs w:val="22"/>
              </w:rPr>
              <w:t>Anonymisering eller pseudonymisering</w:t>
            </w:r>
          </w:p>
          <w:p w14:paraId="395D4158" w14:textId="77777777" w:rsidR="00F32634" w:rsidRPr="00F32634" w:rsidRDefault="00F32634" w:rsidP="007D0650">
            <w:pPr>
              <w:pStyle w:val="Tabell"/>
              <w:numPr>
                <w:ilvl w:val="0"/>
                <w:numId w:val="28"/>
              </w:numPr>
              <w:rPr>
                <w:szCs w:val="22"/>
              </w:rPr>
            </w:pPr>
            <w:r w:rsidRPr="00F32634">
              <w:rPr>
                <w:szCs w:val="22"/>
              </w:rPr>
              <w:t>Håndtering av innsynsforespørsler</w:t>
            </w:r>
          </w:p>
          <w:p w14:paraId="5CBD8307" w14:textId="4E685893" w:rsidR="00F80ACA" w:rsidRPr="00E0545F" w:rsidRDefault="00F80ACA" w:rsidP="007D0650">
            <w:pPr>
              <w:pStyle w:val="Tabell"/>
              <w:rPr>
                <w:szCs w:val="22"/>
              </w:rPr>
            </w:pPr>
          </w:p>
        </w:tc>
        <w:tc>
          <w:tcPr>
            <w:tcW w:w="261" w:type="pct"/>
            <w:tcBorders>
              <w:top w:val="single" w:sz="4" w:space="0" w:color="000000" w:themeColor="text1"/>
              <w:left w:val="single" w:sz="4" w:space="0" w:color="000000" w:themeColor="text1"/>
              <w:bottom w:val="single" w:sz="4" w:space="0" w:color="000000" w:themeColor="text1"/>
            </w:tcBorders>
          </w:tcPr>
          <w:p w14:paraId="6D588985" w14:textId="6F0F6132" w:rsidR="00E515E4" w:rsidRDefault="00F80ACA" w:rsidP="007D0650">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78A09552" w14:textId="77777777" w:rsidR="00E515E4" w:rsidRPr="00EB1569" w:rsidRDefault="00E515E4" w:rsidP="007D0650">
            <w:pPr>
              <w:pStyle w:val="Tabell"/>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D5B1B" w14:textId="77777777" w:rsidR="00E515E4" w:rsidRPr="00EB1569" w:rsidRDefault="00E515E4" w:rsidP="007D0650">
            <w:pPr>
              <w:pStyle w:val="Tabell"/>
              <w:rPr>
                <w:szCs w:val="22"/>
              </w:rPr>
            </w:pPr>
          </w:p>
        </w:tc>
      </w:tr>
      <w:tr w:rsidR="0006301C" w:rsidRPr="00EB1569" w14:paraId="23A4FF6C" w14:textId="77777777" w:rsidTr="37F635AB">
        <w:tc>
          <w:tcPr>
            <w:tcW w:w="389" w:type="pct"/>
            <w:tcBorders>
              <w:top w:val="single" w:sz="4" w:space="0" w:color="000000" w:themeColor="text1"/>
              <w:left w:val="single" w:sz="4" w:space="0" w:color="000000" w:themeColor="text1"/>
              <w:bottom w:val="single" w:sz="4" w:space="0" w:color="000000" w:themeColor="text1"/>
            </w:tcBorders>
          </w:tcPr>
          <w:p w14:paraId="589490E8" w14:textId="77777777" w:rsidR="0006301C" w:rsidRPr="00EB1569" w:rsidRDefault="0006301C" w:rsidP="007D0650">
            <w:pPr>
              <w:pStyle w:val="Overskrift3"/>
              <w:keepNext w:val="0"/>
            </w:pPr>
          </w:p>
        </w:tc>
        <w:tc>
          <w:tcPr>
            <w:tcW w:w="1439" w:type="pct"/>
            <w:tcBorders>
              <w:top w:val="single" w:sz="4" w:space="0" w:color="000000" w:themeColor="text1"/>
              <w:left w:val="single" w:sz="4" w:space="0" w:color="000000" w:themeColor="text1"/>
              <w:bottom w:val="single" w:sz="4" w:space="0" w:color="000000" w:themeColor="text1"/>
            </w:tcBorders>
          </w:tcPr>
          <w:p w14:paraId="2438E6D8" w14:textId="33D83A22" w:rsidR="0006301C" w:rsidRDefault="0006301C" w:rsidP="007D0650">
            <w:pPr>
              <w:pStyle w:val="Tabell"/>
              <w:rPr>
                <w:b/>
                <w:bCs/>
              </w:rPr>
            </w:pPr>
            <w:r>
              <w:rPr>
                <w:b/>
                <w:bCs/>
              </w:rPr>
              <w:t>Databehandleravtale</w:t>
            </w:r>
            <w:r w:rsidR="003F5C68">
              <w:rPr>
                <w:b/>
                <w:bCs/>
              </w:rPr>
              <w:t xml:space="preserve"> (DBA)</w:t>
            </w:r>
          </w:p>
          <w:p w14:paraId="08BCF621" w14:textId="06B40F6D" w:rsidR="00EA2204" w:rsidRDefault="00A7386A" w:rsidP="00EA2204">
            <w:pPr>
              <w:pStyle w:val="Tabell"/>
              <w:rPr>
                <w:szCs w:val="22"/>
              </w:rPr>
            </w:pPr>
            <w:r>
              <w:t xml:space="preserve">Tjenesten </w:t>
            </w:r>
            <w:r w:rsidR="00643EFF">
              <w:t>vil inneholde personopplysninger</w:t>
            </w:r>
            <w:r w:rsidR="001A4F41">
              <w:t>. I hht</w:t>
            </w:r>
            <w:r w:rsidR="00982B67">
              <w:t xml:space="preserve"> </w:t>
            </w:r>
            <w:r w:rsidR="00982B67" w:rsidRPr="00F26BBD">
              <w:rPr>
                <w:rFonts w:cstheme="minorHAnsi"/>
              </w:rPr>
              <w:t>personopplysningslovgivningen</w:t>
            </w:r>
            <w:r w:rsidR="00982B67">
              <w:rPr>
                <w:rFonts w:cstheme="minorHAnsi"/>
              </w:rPr>
              <w:t xml:space="preserve"> </w:t>
            </w:r>
            <w:r w:rsidR="00CE4042">
              <w:rPr>
                <w:rFonts w:cstheme="minorHAnsi"/>
              </w:rPr>
              <w:t>skal</w:t>
            </w:r>
            <w:r w:rsidR="0030314D">
              <w:rPr>
                <w:rFonts w:cstheme="minorHAnsi"/>
              </w:rPr>
              <w:t xml:space="preserve"> det opprettes databehandleravtale mellom partene</w:t>
            </w:r>
            <w:r w:rsidR="005907A0">
              <w:rPr>
                <w:rFonts w:cstheme="minorHAnsi"/>
              </w:rPr>
              <w:t xml:space="preserve">. </w:t>
            </w:r>
            <w:r w:rsidR="00EA2204">
              <w:rPr>
                <w:szCs w:val="22"/>
              </w:rPr>
              <w:t>Jf. SSA-L generell avtaletekst kapittel 6.2.</w:t>
            </w:r>
          </w:p>
          <w:p w14:paraId="5687FB88" w14:textId="543B09E8" w:rsidR="0006301C" w:rsidRPr="00A7386A" w:rsidRDefault="0006301C" w:rsidP="007D0650">
            <w:pPr>
              <w:pStyle w:val="Tabell"/>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79683" w14:textId="7E29B2E7" w:rsidR="00EA2204" w:rsidRDefault="00EA2204" w:rsidP="007D0650">
            <w:pPr>
              <w:pStyle w:val="Tabell"/>
              <w:rPr>
                <w:szCs w:val="22"/>
              </w:rPr>
            </w:pPr>
            <w:r>
              <w:rPr>
                <w:szCs w:val="22"/>
              </w:rPr>
              <w:t>Leverandøren bes bekrefte</w:t>
            </w:r>
          </w:p>
          <w:p w14:paraId="39C975C9" w14:textId="15B84223" w:rsidR="00D50FC4" w:rsidRPr="00F80ACA" w:rsidRDefault="00D50FC4" w:rsidP="00EA2204">
            <w:pPr>
              <w:pStyle w:val="Tabell"/>
              <w:rPr>
                <w:szCs w:val="22"/>
              </w:rPr>
            </w:pPr>
          </w:p>
        </w:tc>
        <w:tc>
          <w:tcPr>
            <w:tcW w:w="261" w:type="pct"/>
            <w:tcBorders>
              <w:top w:val="single" w:sz="4" w:space="0" w:color="000000" w:themeColor="text1"/>
              <w:left w:val="single" w:sz="4" w:space="0" w:color="000000" w:themeColor="text1"/>
              <w:bottom w:val="single" w:sz="4" w:space="0" w:color="000000" w:themeColor="text1"/>
            </w:tcBorders>
          </w:tcPr>
          <w:p w14:paraId="00B870A6" w14:textId="3166D92D" w:rsidR="0006301C" w:rsidRDefault="00A6084F" w:rsidP="007D0650">
            <w:pPr>
              <w:pStyle w:val="Tabell"/>
              <w:jc w:val="center"/>
              <w:rPr>
                <w:b/>
                <w:szCs w:val="22"/>
              </w:rPr>
            </w:pPr>
            <w:r>
              <w:rPr>
                <w:b/>
                <w:szCs w:val="22"/>
              </w:rPr>
              <w:t>O</w:t>
            </w:r>
          </w:p>
        </w:tc>
        <w:tc>
          <w:tcPr>
            <w:tcW w:w="398" w:type="pct"/>
            <w:tcBorders>
              <w:top w:val="single" w:sz="4" w:space="0" w:color="000000" w:themeColor="text1"/>
              <w:left w:val="single" w:sz="4" w:space="0" w:color="000000" w:themeColor="text1"/>
              <w:bottom w:val="single" w:sz="4" w:space="0" w:color="000000" w:themeColor="text1"/>
            </w:tcBorders>
          </w:tcPr>
          <w:p w14:paraId="3EC62E80" w14:textId="77777777" w:rsidR="0006301C" w:rsidRPr="00EB1569" w:rsidRDefault="0006301C" w:rsidP="007D0650">
            <w:pPr>
              <w:pStyle w:val="Tabell"/>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2C60F" w14:textId="77777777" w:rsidR="0006301C" w:rsidRPr="00EB1569" w:rsidRDefault="0006301C" w:rsidP="007D0650">
            <w:pPr>
              <w:pStyle w:val="Tabell"/>
            </w:pPr>
          </w:p>
        </w:tc>
      </w:tr>
      <w:tr w:rsidR="003F5C68" w:rsidRPr="00EB1569" w14:paraId="09D96ED4" w14:textId="77777777" w:rsidTr="37F635AB">
        <w:tc>
          <w:tcPr>
            <w:tcW w:w="389" w:type="pct"/>
            <w:tcBorders>
              <w:top w:val="single" w:sz="4" w:space="0" w:color="000000" w:themeColor="text1"/>
              <w:left w:val="single" w:sz="4" w:space="0" w:color="000000" w:themeColor="text1"/>
              <w:bottom w:val="single" w:sz="4" w:space="0" w:color="000000" w:themeColor="text1"/>
            </w:tcBorders>
          </w:tcPr>
          <w:p w14:paraId="47F329CB" w14:textId="77777777" w:rsidR="003F5C68" w:rsidRPr="00EB1569" w:rsidRDefault="003F5C68" w:rsidP="007D0650">
            <w:pPr>
              <w:pStyle w:val="Overskrift3"/>
              <w:keepNext w:val="0"/>
            </w:pPr>
          </w:p>
        </w:tc>
        <w:tc>
          <w:tcPr>
            <w:tcW w:w="1439" w:type="pct"/>
            <w:tcBorders>
              <w:top w:val="single" w:sz="4" w:space="0" w:color="000000" w:themeColor="text1"/>
              <w:left w:val="single" w:sz="4" w:space="0" w:color="000000" w:themeColor="text1"/>
              <w:bottom w:val="single" w:sz="4" w:space="0" w:color="000000" w:themeColor="text1"/>
            </w:tcBorders>
          </w:tcPr>
          <w:p w14:paraId="6248A0AF" w14:textId="71EF5104" w:rsidR="003F5C68" w:rsidRDefault="003F5C68" w:rsidP="007D0650">
            <w:pPr>
              <w:pStyle w:val="Tabell"/>
              <w:rPr>
                <w:b/>
                <w:bCs/>
              </w:rPr>
            </w:pPr>
            <w:r>
              <w:rPr>
                <w:b/>
                <w:bCs/>
              </w:rPr>
              <w:t xml:space="preserve">DBA </w:t>
            </w:r>
            <w:r w:rsidR="009D3DB8">
              <w:rPr>
                <w:b/>
                <w:bCs/>
              </w:rPr>
              <w:t>dokumentasjon</w:t>
            </w:r>
          </w:p>
          <w:p w14:paraId="56972BA2" w14:textId="119AD6F3" w:rsidR="00874371" w:rsidRPr="00874371" w:rsidRDefault="007949FC" w:rsidP="0002378D">
            <w:pPr>
              <w:pStyle w:val="Tabell"/>
              <w:spacing w:line="240" w:lineRule="auto"/>
            </w:pPr>
            <w:r>
              <w:t xml:space="preserve">Leverandøren bør forplikte seg til å følge Kundens krav til databehandling gjennom </w:t>
            </w:r>
            <w:r w:rsidR="00F17501">
              <w:t>vilkårene i Kundens vedlagte mal for DBA</w:t>
            </w:r>
            <w:r w:rsidR="0002378D">
              <w: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1CC5C" w14:textId="25311711" w:rsidR="003F5C68" w:rsidRDefault="009D3DB8" w:rsidP="007D0650">
            <w:pPr>
              <w:pStyle w:val="Tabell"/>
              <w:rPr>
                <w:szCs w:val="22"/>
              </w:rPr>
            </w:pPr>
            <w:r>
              <w:rPr>
                <w:szCs w:val="22"/>
              </w:rPr>
              <w:t xml:space="preserve">Leverandøren bes bekrefte </w:t>
            </w:r>
            <w:r w:rsidR="00C01551">
              <w:rPr>
                <w:szCs w:val="22"/>
              </w:rPr>
              <w:t xml:space="preserve">bruk av Kundens mal </w:t>
            </w:r>
            <w:r w:rsidR="00F13D00">
              <w:rPr>
                <w:szCs w:val="22"/>
              </w:rPr>
              <w:t xml:space="preserve">(Vedlegg 4) </w:t>
            </w:r>
            <w:r>
              <w:rPr>
                <w:szCs w:val="22"/>
              </w:rPr>
              <w:t>eller</w:t>
            </w:r>
            <w:r w:rsidR="00C84F82">
              <w:rPr>
                <w:szCs w:val="22"/>
              </w:rPr>
              <w:t xml:space="preserve"> alternativ</w:t>
            </w:r>
            <w:r w:rsidR="005C3AC0">
              <w:rPr>
                <w:szCs w:val="22"/>
              </w:rPr>
              <w:t xml:space="preserve">t, </w:t>
            </w:r>
            <w:r>
              <w:rPr>
                <w:szCs w:val="22"/>
              </w:rPr>
              <w:t xml:space="preserve">beskrive </w:t>
            </w:r>
            <w:r w:rsidR="00874371">
              <w:rPr>
                <w:szCs w:val="22"/>
              </w:rPr>
              <w:t xml:space="preserve">avvik fra </w:t>
            </w:r>
            <w:r w:rsidR="00C01551">
              <w:rPr>
                <w:szCs w:val="22"/>
              </w:rPr>
              <w:t xml:space="preserve">denne og legge ved </w:t>
            </w:r>
            <w:r w:rsidR="00C84F82">
              <w:rPr>
                <w:szCs w:val="22"/>
              </w:rPr>
              <w:t>sin mal for DBA.</w:t>
            </w:r>
            <w:r w:rsidR="00874371">
              <w:rPr>
                <w:szCs w:val="22"/>
              </w:rPr>
              <w:t xml:space="preserve"> </w:t>
            </w:r>
          </w:p>
        </w:tc>
        <w:tc>
          <w:tcPr>
            <w:tcW w:w="261" w:type="pct"/>
            <w:tcBorders>
              <w:top w:val="single" w:sz="4" w:space="0" w:color="000000" w:themeColor="text1"/>
              <w:left w:val="single" w:sz="4" w:space="0" w:color="000000" w:themeColor="text1"/>
              <w:bottom w:val="single" w:sz="4" w:space="0" w:color="000000" w:themeColor="text1"/>
            </w:tcBorders>
          </w:tcPr>
          <w:p w14:paraId="28B9851E" w14:textId="131B85BD" w:rsidR="003F5C68" w:rsidRDefault="00C84F82" w:rsidP="007D0650">
            <w:pPr>
              <w:pStyle w:val="Tabell"/>
              <w:jc w:val="center"/>
              <w:rPr>
                <w:b/>
                <w:szCs w:val="22"/>
              </w:rPr>
            </w:pPr>
            <w:r>
              <w:rPr>
                <w:b/>
                <w:szCs w:val="22"/>
              </w:rPr>
              <w:t>B</w:t>
            </w:r>
          </w:p>
        </w:tc>
        <w:tc>
          <w:tcPr>
            <w:tcW w:w="398" w:type="pct"/>
            <w:tcBorders>
              <w:top w:val="single" w:sz="4" w:space="0" w:color="000000" w:themeColor="text1"/>
              <w:left w:val="single" w:sz="4" w:space="0" w:color="000000" w:themeColor="text1"/>
              <w:bottom w:val="single" w:sz="4" w:space="0" w:color="000000" w:themeColor="text1"/>
            </w:tcBorders>
          </w:tcPr>
          <w:p w14:paraId="7034A35E" w14:textId="77777777" w:rsidR="003F5C68" w:rsidRPr="00EB1569" w:rsidRDefault="003F5C68" w:rsidP="007D0650">
            <w:pPr>
              <w:pStyle w:val="Tabell"/>
              <w:rPr>
                <w:szCs w:val="22"/>
              </w:rPr>
            </w:pPr>
          </w:p>
        </w:tc>
        <w:tc>
          <w:tcPr>
            <w:tcW w:w="1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C3FD4" w14:textId="77777777" w:rsidR="003F5C68" w:rsidRPr="00EB1569" w:rsidRDefault="003F5C68" w:rsidP="007D0650">
            <w:pPr>
              <w:pStyle w:val="Tabell"/>
            </w:pPr>
          </w:p>
        </w:tc>
      </w:tr>
    </w:tbl>
    <w:p w14:paraId="7C90D9B1" w14:textId="4BAFE7DE" w:rsidR="005033CD" w:rsidRPr="00EB1569" w:rsidRDefault="005033CD" w:rsidP="22B9BCA2"/>
    <w:p w14:paraId="1F95B8A8" w14:textId="462AD920" w:rsidR="004E55EA" w:rsidRPr="00EB1569" w:rsidRDefault="004E55EA" w:rsidP="004E55EA">
      <w:pPr>
        <w:pStyle w:val="Overskrift1"/>
        <w:widowControl/>
        <w:spacing w:after="60" w:line="240" w:lineRule="auto"/>
        <w:jc w:val="left"/>
      </w:pPr>
      <w:bookmarkStart w:id="14" w:name="_Toc237347795"/>
      <w:r w:rsidRPr="00EB1569">
        <w:lastRenderedPageBreak/>
        <w:t xml:space="preserve">Krav til </w:t>
      </w:r>
      <w:r w:rsidR="00DA7EE8" w:rsidRPr="00EB1569">
        <w:t>etablering</w:t>
      </w:r>
      <w:r w:rsidR="00CE63CE" w:rsidRPr="00EB1569">
        <w:t>, drift og forvaltning av tjenesten</w:t>
      </w:r>
      <w:bookmarkEnd w:id="14"/>
    </w:p>
    <w:p w14:paraId="5A0365F0" w14:textId="108DD7D2" w:rsidR="007A6A00" w:rsidRPr="00EB1569" w:rsidRDefault="004E55EA" w:rsidP="007A6A00">
      <w:pPr>
        <w:pStyle w:val="Overskrift2"/>
        <w:spacing w:line="240" w:lineRule="atLeast"/>
        <w:rPr>
          <w:lang w:val="nb-NO"/>
        </w:rPr>
      </w:pPr>
      <w:bookmarkStart w:id="15" w:name="_Toc377126054"/>
      <w:r w:rsidRPr="00EB1569">
        <w:rPr>
          <w:lang w:val="nb-NO"/>
        </w:rPr>
        <w:t>Kra</w:t>
      </w:r>
      <w:bookmarkEnd w:id="15"/>
      <w:r w:rsidR="00BA29B8" w:rsidRPr="00EB1569">
        <w:rPr>
          <w:lang w:val="nb-NO"/>
        </w:rPr>
        <w:t>v</w:t>
      </w:r>
      <w:r w:rsidR="00CE63CE" w:rsidRPr="00EB1569">
        <w:rPr>
          <w:lang w:val="nb-NO"/>
        </w:rPr>
        <w:t xml:space="preserve"> </w:t>
      </w:r>
    </w:p>
    <w:tbl>
      <w:tblPr>
        <w:tblW w:w="5000" w:type="pct"/>
        <w:tblLayout w:type="fixed"/>
        <w:tblLook w:val="0000" w:firstRow="0" w:lastRow="0" w:firstColumn="0" w:lastColumn="0" w:noHBand="0" w:noVBand="0"/>
      </w:tblPr>
      <w:tblGrid>
        <w:gridCol w:w="1055"/>
        <w:gridCol w:w="3138"/>
        <w:gridCol w:w="3174"/>
        <w:gridCol w:w="708"/>
        <w:gridCol w:w="993"/>
        <w:gridCol w:w="4494"/>
      </w:tblGrid>
      <w:tr w:rsidR="00FA36E8" w:rsidRPr="00EB1569" w14:paraId="1F4D2221" w14:textId="77777777" w:rsidTr="00B85DBD">
        <w:trPr>
          <w:cantSplit/>
          <w:tblHeader/>
        </w:trPr>
        <w:tc>
          <w:tcPr>
            <w:tcW w:w="2977" w:type="pct"/>
            <w:gridSpan w:val="4"/>
            <w:tcBorders>
              <w:top w:val="single" w:sz="4" w:space="0" w:color="000000"/>
              <w:left w:val="single" w:sz="4" w:space="0" w:color="000000"/>
              <w:bottom w:val="single" w:sz="4" w:space="0" w:color="000000"/>
            </w:tcBorders>
            <w:shd w:val="clear" w:color="auto" w:fill="D9D9D9"/>
          </w:tcPr>
          <w:p w14:paraId="76C06E97" w14:textId="77777777" w:rsidR="00FA36E8" w:rsidRPr="00EB1569" w:rsidRDefault="00FA36E8" w:rsidP="00734F5D">
            <w:pPr>
              <w:widowControl/>
              <w:snapToGrid w:val="0"/>
              <w:rPr>
                <w:b/>
                <w:szCs w:val="22"/>
              </w:rPr>
            </w:pPr>
            <w:r w:rsidRPr="00EB1569">
              <w:rPr>
                <w:b/>
                <w:szCs w:val="22"/>
              </w:rPr>
              <w:t>Kundens krav</w:t>
            </w:r>
          </w:p>
        </w:tc>
        <w:tc>
          <w:tcPr>
            <w:tcW w:w="2023" w:type="pct"/>
            <w:gridSpan w:val="2"/>
            <w:tcBorders>
              <w:top w:val="single" w:sz="4" w:space="0" w:color="000000"/>
              <w:left w:val="single" w:sz="4" w:space="0" w:color="000000"/>
              <w:bottom w:val="single" w:sz="4" w:space="0" w:color="000000"/>
              <w:right w:val="single" w:sz="4" w:space="0" w:color="000000"/>
            </w:tcBorders>
            <w:shd w:val="clear" w:color="auto" w:fill="FFF2CC"/>
          </w:tcPr>
          <w:p w14:paraId="4F5F8A65" w14:textId="77777777" w:rsidR="00FA36E8" w:rsidRPr="00EB1569" w:rsidRDefault="00FA36E8" w:rsidP="00734F5D">
            <w:pPr>
              <w:widowControl/>
              <w:snapToGrid w:val="0"/>
              <w:rPr>
                <w:b/>
                <w:szCs w:val="22"/>
              </w:rPr>
            </w:pPr>
            <w:r w:rsidRPr="00EB1569">
              <w:rPr>
                <w:b/>
                <w:szCs w:val="22"/>
              </w:rPr>
              <w:t>Leverandørens besvarelse</w:t>
            </w:r>
          </w:p>
        </w:tc>
      </w:tr>
      <w:tr w:rsidR="00FA36E8" w:rsidRPr="00EB1569" w14:paraId="5FC505FD" w14:textId="77777777" w:rsidTr="00B85DBD">
        <w:trPr>
          <w:cantSplit/>
          <w:tblHeader/>
        </w:trPr>
        <w:tc>
          <w:tcPr>
            <w:tcW w:w="389" w:type="pct"/>
            <w:tcBorders>
              <w:top w:val="single" w:sz="4" w:space="0" w:color="000000"/>
              <w:left w:val="single" w:sz="4" w:space="0" w:color="000000"/>
              <w:bottom w:val="single" w:sz="4" w:space="0" w:color="000000"/>
            </w:tcBorders>
            <w:shd w:val="clear" w:color="auto" w:fill="D9D9D9"/>
          </w:tcPr>
          <w:p w14:paraId="6D2312DE" w14:textId="77777777" w:rsidR="00FA36E8" w:rsidRPr="00EB1569" w:rsidRDefault="00FA36E8" w:rsidP="00734F5D">
            <w:pPr>
              <w:widowControl/>
              <w:snapToGrid w:val="0"/>
              <w:rPr>
                <w:b/>
                <w:szCs w:val="22"/>
              </w:rPr>
            </w:pPr>
            <w:r w:rsidRPr="00EB1569">
              <w:rPr>
                <w:b/>
                <w:szCs w:val="22"/>
              </w:rPr>
              <w:t>Nr</w:t>
            </w:r>
          </w:p>
        </w:tc>
        <w:tc>
          <w:tcPr>
            <w:tcW w:w="1157" w:type="pct"/>
            <w:tcBorders>
              <w:top w:val="single" w:sz="4" w:space="0" w:color="000000"/>
              <w:left w:val="single" w:sz="4" w:space="0" w:color="000000"/>
              <w:bottom w:val="single" w:sz="4" w:space="0" w:color="000000"/>
            </w:tcBorders>
            <w:shd w:val="clear" w:color="auto" w:fill="D9D9D9"/>
          </w:tcPr>
          <w:p w14:paraId="7597C867" w14:textId="77777777" w:rsidR="00FA36E8" w:rsidRPr="00EB1569" w:rsidRDefault="00FA36E8" w:rsidP="00734F5D">
            <w:pPr>
              <w:widowControl/>
              <w:snapToGrid w:val="0"/>
              <w:rPr>
                <w:b/>
                <w:szCs w:val="22"/>
              </w:rPr>
            </w:pPr>
            <w:r w:rsidRPr="00EB1569">
              <w:rPr>
                <w:b/>
                <w:szCs w:val="22"/>
              </w:rPr>
              <w:t>Beskrivelse</w:t>
            </w:r>
          </w:p>
        </w:tc>
        <w:tc>
          <w:tcPr>
            <w:tcW w:w="1170" w:type="pct"/>
            <w:tcBorders>
              <w:top w:val="single" w:sz="4" w:space="0" w:color="000000"/>
              <w:left w:val="single" w:sz="4" w:space="0" w:color="000000"/>
              <w:bottom w:val="single" w:sz="4" w:space="0" w:color="000000"/>
              <w:right w:val="single" w:sz="4" w:space="0" w:color="000000"/>
            </w:tcBorders>
            <w:shd w:val="clear" w:color="auto" w:fill="D9D9D9"/>
          </w:tcPr>
          <w:p w14:paraId="5AF01E10" w14:textId="77777777" w:rsidR="00FA36E8" w:rsidRPr="00EB1569" w:rsidRDefault="00FA36E8" w:rsidP="00734F5D">
            <w:pPr>
              <w:widowControl/>
              <w:snapToGrid w:val="0"/>
              <w:rPr>
                <w:b/>
                <w:szCs w:val="22"/>
              </w:rPr>
            </w:pPr>
            <w:r w:rsidRPr="00EB1569">
              <w:rPr>
                <w:b/>
                <w:szCs w:val="22"/>
              </w:rPr>
              <w:t>Type dokumentasjon</w:t>
            </w:r>
          </w:p>
        </w:tc>
        <w:tc>
          <w:tcPr>
            <w:tcW w:w="261" w:type="pct"/>
            <w:tcBorders>
              <w:top w:val="single" w:sz="4" w:space="0" w:color="000000"/>
              <w:left w:val="single" w:sz="4" w:space="0" w:color="000000"/>
              <w:bottom w:val="single" w:sz="4" w:space="0" w:color="000000"/>
            </w:tcBorders>
            <w:shd w:val="clear" w:color="auto" w:fill="D9D9D9"/>
          </w:tcPr>
          <w:p w14:paraId="48BE3563" w14:textId="77777777" w:rsidR="00FA36E8" w:rsidRPr="00EB1569" w:rsidRDefault="00FA36E8" w:rsidP="00734F5D">
            <w:pPr>
              <w:widowControl/>
              <w:snapToGrid w:val="0"/>
              <w:rPr>
                <w:b/>
                <w:szCs w:val="22"/>
              </w:rPr>
            </w:pPr>
            <w:r w:rsidRPr="00EB1569">
              <w:rPr>
                <w:b/>
                <w:szCs w:val="22"/>
              </w:rPr>
              <w:t>Type krav</w:t>
            </w:r>
          </w:p>
          <w:p w14:paraId="4412EE2E" w14:textId="77777777" w:rsidR="00FA36E8" w:rsidRPr="00EB1569" w:rsidRDefault="00FA36E8" w:rsidP="00734F5D">
            <w:pPr>
              <w:widowControl/>
              <w:rPr>
                <w:b/>
                <w:szCs w:val="22"/>
              </w:rPr>
            </w:pPr>
          </w:p>
        </w:tc>
        <w:tc>
          <w:tcPr>
            <w:tcW w:w="366" w:type="pct"/>
            <w:tcBorders>
              <w:top w:val="single" w:sz="4" w:space="0" w:color="000000"/>
              <w:left w:val="single" w:sz="4" w:space="0" w:color="000000"/>
              <w:bottom w:val="single" w:sz="4" w:space="0" w:color="000000"/>
            </w:tcBorders>
            <w:shd w:val="clear" w:color="auto" w:fill="FFF2CC"/>
          </w:tcPr>
          <w:p w14:paraId="25484509" w14:textId="2A6040A6" w:rsidR="00FA36E8" w:rsidRPr="00EB1569" w:rsidRDefault="00162916" w:rsidP="00734F5D">
            <w:pPr>
              <w:widowControl/>
              <w:snapToGrid w:val="0"/>
              <w:rPr>
                <w:b/>
                <w:szCs w:val="22"/>
              </w:rPr>
            </w:pPr>
            <w:r>
              <w:rPr>
                <w:b/>
                <w:szCs w:val="22"/>
              </w:rPr>
              <w:t>Innfris</w:t>
            </w:r>
          </w:p>
          <w:p w14:paraId="608D3A71" w14:textId="77777777" w:rsidR="00FA36E8" w:rsidRPr="00EB1569" w:rsidRDefault="00FA36E8" w:rsidP="00734F5D">
            <w:pPr>
              <w:widowControl/>
              <w:rPr>
                <w:b/>
                <w:szCs w:val="22"/>
              </w:rPr>
            </w:pPr>
            <w:r w:rsidRPr="00EB1569">
              <w:rPr>
                <w:b/>
                <w:szCs w:val="22"/>
              </w:rPr>
              <w:t>(Ja/Nei/</w:t>
            </w:r>
          </w:p>
          <w:p w14:paraId="2507E887" w14:textId="77777777" w:rsidR="00FA36E8" w:rsidRPr="00EB1569" w:rsidRDefault="00FA36E8" w:rsidP="00734F5D">
            <w:pPr>
              <w:widowControl/>
              <w:rPr>
                <w:b/>
                <w:szCs w:val="22"/>
              </w:rPr>
            </w:pPr>
            <w:r w:rsidRPr="00EB1569">
              <w:rPr>
                <w:b/>
                <w:szCs w:val="22"/>
              </w:rPr>
              <w:t>Delvis)</w:t>
            </w:r>
          </w:p>
        </w:tc>
        <w:tc>
          <w:tcPr>
            <w:tcW w:w="1657" w:type="pct"/>
            <w:tcBorders>
              <w:top w:val="single" w:sz="4" w:space="0" w:color="000000"/>
              <w:left w:val="single" w:sz="4" w:space="0" w:color="000000"/>
              <w:bottom w:val="single" w:sz="4" w:space="0" w:color="000000"/>
              <w:right w:val="single" w:sz="4" w:space="0" w:color="000000"/>
            </w:tcBorders>
            <w:shd w:val="clear" w:color="auto" w:fill="FFF2CC"/>
          </w:tcPr>
          <w:p w14:paraId="3B7056F7" w14:textId="77777777" w:rsidR="00FA36E8" w:rsidRPr="00EB1569" w:rsidRDefault="00FA36E8" w:rsidP="00734F5D">
            <w:pPr>
              <w:widowControl/>
              <w:snapToGrid w:val="0"/>
              <w:rPr>
                <w:b/>
                <w:szCs w:val="22"/>
              </w:rPr>
            </w:pPr>
            <w:r w:rsidRPr="00EB1569">
              <w:rPr>
                <w:b/>
                <w:szCs w:val="22"/>
              </w:rPr>
              <w:t>Løsningsbeskrivelse, løsningselement</w:t>
            </w:r>
          </w:p>
        </w:tc>
      </w:tr>
      <w:tr w:rsidR="00E77524" w:rsidRPr="00EB1569" w14:paraId="013B720D" w14:textId="77777777" w:rsidTr="00640496">
        <w:tc>
          <w:tcPr>
            <w:tcW w:w="389" w:type="pct"/>
            <w:tcBorders>
              <w:top w:val="single" w:sz="4" w:space="0" w:color="000000"/>
              <w:left w:val="single" w:sz="4" w:space="0" w:color="000000"/>
              <w:bottom w:val="single" w:sz="4" w:space="0" w:color="000000"/>
            </w:tcBorders>
          </w:tcPr>
          <w:p w14:paraId="2483A6F5" w14:textId="77777777" w:rsidR="00E77524" w:rsidRPr="00EB1569" w:rsidRDefault="00E77524" w:rsidP="00734F5D">
            <w:pPr>
              <w:pStyle w:val="Overskrift3"/>
              <w:keepNext w:val="0"/>
              <w:widowControl/>
              <w:spacing w:before="40" w:line="240" w:lineRule="auto"/>
            </w:pPr>
          </w:p>
        </w:tc>
        <w:tc>
          <w:tcPr>
            <w:tcW w:w="1157" w:type="pct"/>
            <w:tcBorders>
              <w:top w:val="single" w:sz="4" w:space="0" w:color="000000"/>
              <w:left w:val="single" w:sz="4" w:space="0" w:color="000000"/>
              <w:bottom w:val="single" w:sz="4" w:space="0" w:color="000000"/>
            </w:tcBorders>
          </w:tcPr>
          <w:p w14:paraId="11A679AB" w14:textId="11CB7885" w:rsidR="00A60D46" w:rsidRPr="0075282F" w:rsidRDefault="0075282F" w:rsidP="00734F5D">
            <w:pPr>
              <w:pStyle w:val="Tabell"/>
              <w:widowControl/>
              <w:rPr>
                <w:b/>
                <w:bCs/>
              </w:rPr>
            </w:pPr>
            <w:r w:rsidRPr="0075282F">
              <w:rPr>
                <w:b/>
                <w:bCs/>
              </w:rPr>
              <w:t>Leveransemodell</w:t>
            </w:r>
          </w:p>
          <w:p w14:paraId="69A8DBFE" w14:textId="7577D800" w:rsidR="00E77524" w:rsidRPr="00EB1569" w:rsidRDefault="00E77524" w:rsidP="00734F5D">
            <w:pPr>
              <w:pStyle w:val="Tabell"/>
              <w:widowControl/>
            </w:pPr>
            <w:r w:rsidRPr="00EB1569">
              <w:t>Tjenesten skal etableres</w:t>
            </w:r>
            <w:r w:rsidR="00280DFB">
              <w:t xml:space="preserve"> og leveres</w:t>
            </w:r>
            <w:r w:rsidRPr="00EB1569">
              <w:t xml:space="preserve"> som en SaaS-tjeneste, primært for nhn.no</w:t>
            </w:r>
          </w:p>
        </w:tc>
        <w:tc>
          <w:tcPr>
            <w:tcW w:w="1170" w:type="pct"/>
            <w:tcBorders>
              <w:top w:val="single" w:sz="4" w:space="0" w:color="000000"/>
              <w:left w:val="single" w:sz="4" w:space="0" w:color="000000"/>
              <w:bottom w:val="single" w:sz="4" w:space="0" w:color="000000"/>
              <w:right w:val="single" w:sz="4" w:space="0" w:color="000000"/>
            </w:tcBorders>
          </w:tcPr>
          <w:p w14:paraId="23466E1E" w14:textId="7C9F8C73" w:rsidR="00E77524" w:rsidRPr="00EB1569" w:rsidRDefault="00D768AF" w:rsidP="00734F5D">
            <w:pPr>
              <w:pStyle w:val="Tabell"/>
              <w:widowControl/>
              <w:rPr>
                <w:szCs w:val="22"/>
              </w:rPr>
            </w:pPr>
            <w:r>
              <w:rPr>
                <w:szCs w:val="22"/>
              </w:rPr>
              <w:t xml:space="preserve">Leverandøren bes </w:t>
            </w:r>
            <w:r w:rsidR="00280DFB">
              <w:rPr>
                <w:szCs w:val="22"/>
              </w:rPr>
              <w:t>bekrefte</w:t>
            </w:r>
          </w:p>
        </w:tc>
        <w:tc>
          <w:tcPr>
            <w:tcW w:w="261" w:type="pct"/>
            <w:tcBorders>
              <w:top w:val="single" w:sz="4" w:space="0" w:color="000000"/>
              <w:left w:val="single" w:sz="4" w:space="0" w:color="000000"/>
              <w:bottom w:val="single" w:sz="4" w:space="0" w:color="000000"/>
            </w:tcBorders>
          </w:tcPr>
          <w:p w14:paraId="5FFB2D05" w14:textId="08ECF161" w:rsidR="00E77524" w:rsidRPr="00EB1569" w:rsidRDefault="00280DFB" w:rsidP="00734F5D">
            <w:pPr>
              <w:pStyle w:val="Tabell"/>
              <w:widowControl/>
              <w:jc w:val="center"/>
              <w:rPr>
                <w:b/>
                <w:szCs w:val="22"/>
              </w:rPr>
            </w:pPr>
            <w:r>
              <w:rPr>
                <w:b/>
                <w:szCs w:val="22"/>
              </w:rPr>
              <w:t>O</w:t>
            </w:r>
          </w:p>
        </w:tc>
        <w:tc>
          <w:tcPr>
            <w:tcW w:w="366" w:type="pct"/>
            <w:tcBorders>
              <w:top w:val="single" w:sz="4" w:space="0" w:color="000000"/>
              <w:left w:val="single" w:sz="4" w:space="0" w:color="000000"/>
              <w:bottom w:val="single" w:sz="4" w:space="0" w:color="000000"/>
            </w:tcBorders>
          </w:tcPr>
          <w:p w14:paraId="41FAF487" w14:textId="77777777" w:rsidR="00E77524" w:rsidRPr="00EB1569" w:rsidRDefault="00E77524" w:rsidP="00734F5D">
            <w:pPr>
              <w:pStyle w:val="Tabell"/>
              <w:widowControl/>
              <w:rPr>
                <w:szCs w:val="22"/>
              </w:rPr>
            </w:pPr>
          </w:p>
        </w:tc>
        <w:tc>
          <w:tcPr>
            <w:tcW w:w="1657" w:type="pct"/>
            <w:tcBorders>
              <w:top w:val="single" w:sz="4" w:space="0" w:color="000000"/>
              <w:left w:val="single" w:sz="4" w:space="0" w:color="000000"/>
              <w:bottom w:val="single" w:sz="4" w:space="0" w:color="000000"/>
              <w:right w:val="single" w:sz="4" w:space="0" w:color="000000"/>
            </w:tcBorders>
          </w:tcPr>
          <w:p w14:paraId="5383C578" w14:textId="77777777" w:rsidR="00E77524" w:rsidRPr="00EB1569" w:rsidRDefault="00E77524" w:rsidP="00734F5D">
            <w:pPr>
              <w:pStyle w:val="Tabell"/>
              <w:widowControl/>
              <w:rPr>
                <w:szCs w:val="22"/>
              </w:rPr>
            </w:pPr>
          </w:p>
        </w:tc>
      </w:tr>
      <w:tr w:rsidR="00876FD2" w:rsidRPr="00EB1569" w14:paraId="1A26EEE7" w14:textId="77777777" w:rsidTr="00640496">
        <w:tc>
          <w:tcPr>
            <w:tcW w:w="389" w:type="pct"/>
            <w:tcBorders>
              <w:top w:val="single" w:sz="4" w:space="0" w:color="000000"/>
              <w:left w:val="single" w:sz="4" w:space="0" w:color="000000"/>
              <w:bottom w:val="single" w:sz="4" w:space="0" w:color="000000"/>
            </w:tcBorders>
          </w:tcPr>
          <w:p w14:paraId="6D286B94" w14:textId="77777777" w:rsidR="00876FD2" w:rsidRPr="00EB1569" w:rsidRDefault="00876FD2" w:rsidP="00734F5D">
            <w:pPr>
              <w:pStyle w:val="Overskrift3"/>
              <w:keepNext w:val="0"/>
              <w:widowControl/>
              <w:spacing w:before="40" w:line="240" w:lineRule="auto"/>
            </w:pPr>
          </w:p>
        </w:tc>
        <w:tc>
          <w:tcPr>
            <w:tcW w:w="1157" w:type="pct"/>
            <w:tcBorders>
              <w:top w:val="single" w:sz="4" w:space="0" w:color="000000"/>
              <w:left w:val="single" w:sz="4" w:space="0" w:color="000000"/>
              <w:bottom w:val="single" w:sz="4" w:space="0" w:color="000000"/>
            </w:tcBorders>
          </w:tcPr>
          <w:p w14:paraId="0616F47E" w14:textId="15BEFFF3" w:rsidR="0075282F" w:rsidRPr="0075282F" w:rsidRDefault="0075282F" w:rsidP="00734F5D">
            <w:pPr>
              <w:pStyle w:val="Tabell"/>
              <w:widowControl/>
              <w:rPr>
                <w:b/>
                <w:bCs/>
              </w:rPr>
            </w:pPr>
            <w:r w:rsidRPr="0075282F">
              <w:rPr>
                <w:b/>
                <w:bCs/>
              </w:rPr>
              <w:t>Migrering</w:t>
            </w:r>
          </w:p>
          <w:p w14:paraId="42B3F298" w14:textId="63750896" w:rsidR="00876FD2" w:rsidRPr="00EB1569" w:rsidRDefault="00280DFB" w:rsidP="00734F5D">
            <w:pPr>
              <w:pStyle w:val="Tabell"/>
              <w:widowControl/>
            </w:pPr>
            <w:r>
              <w:t xml:space="preserve">Tjenesten </w:t>
            </w:r>
            <w:r w:rsidR="00BF1093">
              <w:t xml:space="preserve">nhn.no </w:t>
            </w:r>
            <w:r w:rsidR="006B3D38">
              <w:t xml:space="preserve">vil migreres </w:t>
            </w:r>
            <w:r w:rsidR="000E53C4">
              <w:t xml:space="preserve">til ny </w:t>
            </w:r>
            <w:r w:rsidR="006B3D38">
              <w:t>avtale</w:t>
            </w:r>
            <w:r w:rsidR="000E53C4">
              <w:t>,</w:t>
            </w:r>
            <w:r w:rsidR="006B3D38">
              <w:t xml:space="preserve"> </w:t>
            </w:r>
            <w:r w:rsidR="000E53C4">
              <w:t>med den</w:t>
            </w:r>
            <w:r w:rsidR="006B3D38">
              <w:t xml:space="preserve"> samme eller ny teknologi</w:t>
            </w:r>
            <w:r w:rsidR="003218CA">
              <w:t>sk løsning</w:t>
            </w:r>
            <w:r w:rsidR="008E674E">
              <w:t>/plattform</w:t>
            </w:r>
          </w:p>
        </w:tc>
        <w:tc>
          <w:tcPr>
            <w:tcW w:w="1170" w:type="pct"/>
            <w:tcBorders>
              <w:top w:val="single" w:sz="4" w:space="0" w:color="000000"/>
              <w:left w:val="single" w:sz="4" w:space="0" w:color="000000"/>
              <w:bottom w:val="single" w:sz="4" w:space="0" w:color="000000"/>
              <w:right w:val="single" w:sz="4" w:space="0" w:color="000000"/>
            </w:tcBorders>
          </w:tcPr>
          <w:p w14:paraId="0C6E855E" w14:textId="1CA05E98" w:rsidR="00876FD2" w:rsidRPr="00EB1569" w:rsidRDefault="00D768AF" w:rsidP="00734F5D">
            <w:pPr>
              <w:pStyle w:val="Tabell"/>
              <w:widowControl/>
              <w:rPr>
                <w:szCs w:val="22"/>
              </w:rPr>
            </w:pPr>
            <w:r w:rsidRPr="00EB1569">
              <w:rPr>
                <w:szCs w:val="22"/>
              </w:rPr>
              <w:t>Leverandøren bes fylle ut Bilag 3 etter nærmere instruksjoner gitt i dette bilaget</w:t>
            </w:r>
          </w:p>
        </w:tc>
        <w:tc>
          <w:tcPr>
            <w:tcW w:w="261" w:type="pct"/>
            <w:tcBorders>
              <w:top w:val="single" w:sz="4" w:space="0" w:color="000000"/>
              <w:left w:val="single" w:sz="4" w:space="0" w:color="000000"/>
              <w:bottom w:val="single" w:sz="4" w:space="0" w:color="000000"/>
            </w:tcBorders>
          </w:tcPr>
          <w:p w14:paraId="06FF19F4" w14:textId="632BED39" w:rsidR="00876FD2" w:rsidRPr="00EB1569" w:rsidRDefault="000E53C4" w:rsidP="00734F5D">
            <w:pPr>
              <w:pStyle w:val="Tabell"/>
              <w:widowControl/>
              <w:jc w:val="center"/>
              <w:rPr>
                <w:b/>
                <w:szCs w:val="22"/>
              </w:rPr>
            </w:pPr>
            <w:r>
              <w:rPr>
                <w:b/>
                <w:szCs w:val="22"/>
              </w:rPr>
              <w:t>B</w:t>
            </w:r>
          </w:p>
        </w:tc>
        <w:tc>
          <w:tcPr>
            <w:tcW w:w="366" w:type="pct"/>
            <w:tcBorders>
              <w:top w:val="single" w:sz="4" w:space="0" w:color="000000"/>
              <w:left w:val="single" w:sz="4" w:space="0" w:color="000000"/>
              <w:bottom w:val="single" w:sz="4" w:space="0" w:color="000000"/>
            </w:tcBorders>
          </w:tcPr>
          <w:p w14:paraId="03935EF7" w14:textId="77777777" w:rsidR="00876FD2" w:rsidRPr="00EB1569" w:rsidRDefault="00876FD2" w:rsidP="00734F5D">
            <w:pPr>
              <w:pStyle w:val="Tabell"/>
              <w:widowControl/>
              <w:rPr>
                <w:szCs w:val="22"/>
              </w:rPr>
            </w:pPr>
          </w:p>
        </w:tc>
        <w:tc>
          <w:tcPr>
            <w:tcW w:w="1657" w:type="pct"/>
            <w:tcBorders>
              <w:top w:val="single" w:sz="4" w:space="0" w:color="000000"/>
              <w:left w:val="single" w:sz="4" w:space="0" w:color="000000"/>
              <w:bottom w:val="single" w:sz="4" w:space="0" w:color="000000"/>
              <w:right w:val="single" w:sz="4" w:space="0" w:color="000000"/>
            </w:tcBorders>
          </w:tcPr>
          <w:p w14:paraId="47AEDB7C" w14:textId="77777777" w:rsidR="00876FD2" w:rsidRPr="00EB1569" w:rsidRDefault="00876FD2" w:rsidP="00734F5D">
            <w:pPr>
              <w:pStyle w:val="Tabell"/>
              <w:widowControl/>
              <w:rPr>
                <w:szCs w:val="22"/>
              </w:rPr>
            </w:pPr>
          </w:p>
        </w:tc>
      </w:tr>
      <w:tr w:rsidR="00E77524" w:rsidRPr="00EB1569" w14:paraId="2F8FFFCB" w14:textId="77777777" w:rsidTr="00640496">
        <w:tc>
          <w:tcPr>
            <w:tcW w:w="389" w:type="pct"/>
            <w:tcBorders>
              <w:top w:val="single" w:sz="4" w:space="0" w:color="000000"/>
              <w:left w:val="single" w:sz="4" w:space="0" w:color="000000"/>
              <w:bottom w:val="single" w:sz="4" w:space="0" w:color="000000"/>
            </w:tcBorders>
          </w:tcPr>
          <w:p w14:paraId="60930DF3" w14:textId="77777777" w:rsidR="00E77524" w:rsidRPr="00EB1569" w:rsidRDefault="00E77524" w:rsidP="00734F5D">
            <w:pPr>
              <w:pStyle w:val="Overskrift3"/>
              <w:keepNext w:val="0"/>
              <w:widowControl/>
              <w:spacing w:before="40" w:line="240" w:lineRule="auto"/>
            </w:pPr>
          </w:p>
        </w:tc>
        <w:tc>
          <w:tcPr>
            <w:tcW w:w="1157" w:type="pct"/>
            <w:tcBorders>
              <w:top w:val="single" w:sz="4" w:space="0" w:color="000000"/>
              <w:left w:val="single" w:sz="4" w:space="0" w:color="000000"/>
              <w:bottom w:val="single" w:sz="4" w:space="0" w:color="000000"/>
            </w:tcBorders>
          </w:tcPr>
          <w:p w14:paraId="1CED1943" w14:textId="6C3D0E08" w:rsidR="0075282F" w:rsidRPr="00A066D6" w:rsidRDefault="00A066D6" w:rsidP="00734F5D">
            <w:pPr>
              <w:pStyle w:val="Tabell"/>
              <w:widowControl/>
              <w:rPr>
                <w:b/>
                <w:bCs/>
              </w:rPr>
            </w:pPr>
            <w:r w:rsidRPr="00A066D6">
              <w:rPr>
                <w:b/>
                <w:bCs/>
              </w:rPr>
              <w:t>Kundeservice</w:t>
            </w:r>
            <w:r w:rsidR="00E56E36">
              <w:rPr>
                <w:b/>
                <w:bCs/>
              </w:rPr>
              <w:t xml:space="preserve"> og oppdateringer</w:t>
            </w:r>
          </w:p>
          <w:p w14:paraId="048B0A16" w14:textId="71B224CB" w:rsidR="00E77524" w:rsidRPr="00EB1569" w:rsidRDefault="00E77524" w:rsidP="00734F5D">
            <w:pPr>
              <w:pStyle w:val="Tabell"/>
              <w:widowControl/>
            </w:pPr>
            <w:r w:rsidRPr="00EB1569">
              <w:t xml:space="preserve">I løpende drift </w:t>
            </w:r>
            <w:r w:rsidR="00AC7A5A">
              <w:t>og forvaltning</w:t>
            </w:r>
            <w:r w:rsidR="00A750D4">
              <w:t xml:space="preserve"> </w:t>
            </w:r>
            <w:r w:rsidR="00AC7A5A">
              <w:t xml:space="preserve">bør </w:t>
            </w:r>
            <w:r w:rsidR="00A750D4">
              <w:t xml:space="preserve">Leverandøren </w:t>
            </w:r>
            <w:r w:rsidR="00AE117A">
              <w:t xml:space="preserve">støtte </w:t>
            </w:r>
            <w:r w:rsidRPr="00EB1569">
              <w:t xml:space="preserve"> Kundens </w:t>
            </w:r>
            <w:r w:rsidR="000D36BF">
              <w:t>bruk av løsningen</w:t>
            </w:r>
            <w:r w:rsidR="00AE117A">
              <w:t xml:space="preserve"> </w:t>
            </w:r>
            <w:r w:rsidR="00802F37">
              <w:t xml:space="preserve">med </w:t>
            </w:r>
            <w:r w:rsidR="00B55C8E">
              <w:t>sine kundeservice tjenester</w:t>
            </w:r>
          </w:p>
        </w:tc>
        <w:tc>
          <w:tcPr>
            <w:tcW w:w="1170" w:type="pct"/>
            <w:tcBorders>
              <w:top w:val="single" w:sz="4" w:space="0" w:color="000000"/>
              <w:left w:val="single" w:sz="4" w:space="0" w:color="000000"/>
              <w:bottom w:val="single" w:sz="4" w:space="0" w:color="000000"/>
              <w:right w:val="single" w:sz="4" w:space="0" w:color="000000"/>
            </w:tcBorders>
          </w:tcPr>
          <w:p w14:paraId="650E8EA9" w14:textId="1C1F7D59" w:rsidR="00E77524" w:rsidRPr="00EB1569" w:rsidRDefault="00E77524" w:rsidP="009C3C0E">
            <w:pPr>
              <w:pStyle w:val="Tabell"/>
              <w:widowControl/>
              <w:rPr>
                <w:szCs w:val="22"/>
              </w:rPr>
            </w:pPr>
            <w:r w:rsidRPr="00EB1569">
              <w:rPr>
                <w:szCs w:val="22"/>
              </w:rPr>
              <w:t xml:space="preserve">Basert på sin erfaring og informasjon gitt i konkurransegrunnlaget bes Leverandøren beskrive </w:t>
            </w:r>
            <w:r w:rsidR="00FA2D93">
              <w:rPr>
                <w:szCs w:val="22"/>
              </w:rPr>
              <w:t xml:space="preserve">innholdet i </w:t>
            </w:r>
            <w:r w:rsidRPr="00EB1569">
              <w:rPr>
                <w:szCs w:val="22"/>
              </w:rPr>
              <w:t xml:space="preserve">sine tilbudte standard </w:t>
            </w:r>
            <w:r w:rsidR="00B55C8E">
              <w:rPr>
                <w:szCs w:val="22"/>
              </w:rPr>
              <w:t xml:space="preserve">kundeservice </w:t>
            </w:r>
            <w:r w:rsidRPr="00EB1569">
              <w:rPr>
                <w:szCs w:val="22"/>
              </w:rPr>
              <w:t xml:space="preserve">tjenester </w:t>
            </w:r>
            <w:r w:rsidRPr="00ED3150">
              <w:rPr>
                <w:szCs w:val="22"/>
                <w:u w:val="single"/>
              </w:rPr>
              <w:t>som inngår i tilbudets tjenestepris i prisbilaget.</w:t>
            </w:r>
            <w:r w:rsidRPr="00EB1569">
              <w:rPr>
                <w:szCs w:val="22"/>
              </w:rPr>
              <w:t xml:space="preserve"> Det bør fremgå hvilke s</w:t>
            </w:r>
            <w:r w:rsidR="00A066D6">
              <w:rPr>
                <w:szCs w:val="22"/>
              </w:rPr>
              <w:t>ervice</w:t>
            </w:r>
            <w:r w:rsidRPr="00EB1569">
              <w:rPr>
                <w:szCs w:val="22"/>
              </w:rPr>
              <w:t xml:space="preserve">tjenester som omfattes av SLA og ikke. </w:t>
            </w:r>
          </w:p>
        </w:tc>
        <w:tc>
          <w:tcPr>
            <w:tcW w:w="261" w:type="pct"/>
            <w:tcBorders>
              <w:top w:val="single" w:sz="4" w:space="0" w:color="000000"/>
              <w:left w:val="single" w:sz="4" w:space="0" w:color="000000"/>
              <w:bottom w:val="single" w:sz="4" w:space="0" w:color="000000"/>
            </w:tcBorders>
          </w:tcPr>
          <w:p w14:paraId="7A83CAB9" w14:textId="621936D3" w:rsidR="00E77524" w:rsidRPr="00EB1569" w:rsidRDefault="00E77524" w:rsidP="00734F5D">
            <w:pPr>
              <w:pStyle w:val="Tabell"/>
              <w:widowControl/>
              <w:jc w:val="center"/>
              <w:rPr>
                <w:b/>
                <w:szCs w:val="22"/>
              </w:rPr>
            </w:pPr>
            <w:r w:rsidRPr="00EB1569">
              <w:rPr>
                <w:b/>
                <w:szCs w:val="22"/>
              </w:rPr>
              <w:t>B</w:t>
            </w:r>
          </w:p>
        </w:tc>
        <w:tc>
          <w:tcPr>
            <w:tcW w:w="366" w:type="pct"/>
            <w:tcBorders>
              <w:top w:val="single" w:sz="4" w:space="0" w:color="000000"/>
              <w:left w:val="single" w:sz="4" w:space="0" w:color="000000"/>
              <w:bottom w:val="single" w:sz="4" w:space="0" w:color="000000"/>
            </w:tcBorders>
          </w:tcPr>
          <w:p w14:paraId="2D05198A" w14:textId="77777777" w:rsidR="00E77524" w:rsidRPr="00EB1569" w:rsidRDefault="00E77524" w:rsidP="00734F5D">
            <w:pPr>
              <w:pStyle w:val="Tabell"/>
              <w:widowControl/>
              <w:rPr>
                <w:szCs w:val="22"/>
              </w:rPr>
            </w:pPr>
          </w:p>
        </w:tc>
        <w:tc>
          <w:tcPr>
            <w:tcW w:w="1657" w:type="pct"/>
            <w:tcBorders>
              <w:top w:val="single" w:sz="4" w:space="0" w:color="000000"/>
              <w:left w:val="single" w:sz="4" w:space="0" w:color="000000"/>
              <w:bottom w:val="single" w:sz="4" w:space="0" w:color="000000"/>
              <w:right w:val="single" w:sz="4" w:space="0" w:color="000000"/>
            </w:tcBorders>
          </w:tcPr>
          <w:p w14:paraId="37B18033" w14:textId="77777777" w:rsidR="00E77524" w:rsidRPr="00EB1569" w:rsidRDefault="00E77524" w:rsidP="00734F5D">
            <w:pPr>
              <w:pStyle w:val="Tabell"/>
              <w:widowControl/>
              <w:rPr>
                <w:szCs w:val="22"/>
              </w:rPr>
            </w:pPr>
          </w:p>
        </w:tc>
      </w:tr>
      <w:tr w:rsidR="00E77524" w:rsidRPr="00EB1569" w14:paraId="3C41EBA8" w14:textId="77777777" w:rsidTr="00640496">
        <w:tc>
          <w:tcPr>
            <w:tcW w:w="389" w:type="pct"/>
            <w:tcBorders>
              <w:top w:val="single" w:sz="4" w:space="0" w:color="000000"/>
              <w:left w:val="single" w:sz="4" w:space="0" w:color="000000"/>
              <w:bottom w:val="single" w:sz="4" w:space="0" w:color="000000"/>
            </w:tcBorders>
          </w:tcPr>
          <w:p w14:paraId="48637F5B" w14:textId="77777777" w:rsidR="00E77524" w:rsidRPr="00EB1569" w:rsidRDefault="00E77524" w:rsidP="00734F5D">
            <w:pPr>
              <w:pStyle w:val="Overskrift3"/>
              <w:keepNext w:val="0"/>
              <w:widowControl/>
              <w:spacing w:before="40" w:line="240" w:lineRule="auto"/>
            </w:pPr>
          </w:p>
        </w:tc>
        <w:tc>
          <w:tcPr>
            <w:tcW w:w="1157" w:type="pct"/>
            <w:tcBorders>
              <w:top w:val="single" w:sz="4" w:space="0" w:color="000000"/>
              <w:left w:val="single" w:sz="4" w:space="0" w:color="000000"/>
              <w:bottom w:val="single" w:sz="4" w:space="0" w:color="000000"/>
            </w:tcBorders>
          </w:tcPr>
          <w:p w14:paraId="5EFDE6A4" w14:textId="6C252D4A" w:rsidR="00A066D6" w:rsidRPr="008454E2" w:rsidRDefault="00A066D6" w:rsidP="00734F5D">
            <w:pPr>
              <w:pStyle w:val="Tabell"/>
              <w:widowControl/>
              <w:rPr>
                <w:b/>
                <w:bCs/>
              </w:rPr>
            </w:pPr>
            <w:r w:rsidRPr="008454E2">
              <w:rPr>
                <w:b/>
                <w:bCs/>
              </w:rPr>
              <w:t>Oppetidsgaranti</w:t>
            </w:r>
          </w:p>
          <w:p w14:paraId="2C19A73E" w14:textId="6881569D" w:rsidR="00E77524" w:rsidRPr="008454E2" w:rsidRDefault="00E77524" w:rsidP="00734F5D">
            <w:pPr>
              <w:pStyle w:val="Tabell"/>
              <w:widowControl/>
            </w:pPr>
            <w:r w:rsidRPr="008454E2">
              <w:t xml:space="preserve">Tjenesten må ha en garantert tilgjengelighet på minimum 99,5% </w:t>
            </w:r>
            <w:r w:rsidR="00AF4E2A" w:rsidRPr="008454E2">
              <w:t>alle virke</w:t>
            </w:r>
            <w:r w:rsidRPr="008454E2">
              <w:t xml:space="preserve">dager </w:t>
            </w:r>
            <w:r w:rsidR="00611604" w:rsidRPr="008454E2">
              <w:t>kl.</w:t>
            </w:r>
            <w:r w:rsidRPr="008454E2">
              <w:t xml:space="preserve"> 0</w:t>
            </w:r>
            <w:r w:rsidR="00897BC6" w:rsidRPr="008454E2">
              <w:t>7</w:t>
            </w:r>
            <w:r w:rsidRPr="008454E2">
              <w:t xml:space="preserve">:00 – </w:t>
            </w:r>
            <w:r w:rsidR="00C61230" w:rsidRPr="008454E2">
              <w:t>20</w:t>
            </w:r>
            <w:r w:rsidRPr="008454E2">
              <w:t xml:space="preserve">:00, målt per kalendermåned. </w:t>
            </w:r>
          </w:p>
        </w:tc>
        <w:tc>
          <w:tcPr>
            <w:tcW w:w="1170" w:type="pct"/>
            <w:tcBorders>
              <w:top w:val="single" w:sz="4" w:space="0" w:color="000000"/>
              <w:left w:val="single" w:sz="4" w:space="0" w:color="000000"/>
              <w:bottom w:val="single" w:sz="4" w:space="0" w:color="000000"/>
              <w:right w:val="single" w:sz="4" w:space="0" w:color="000000"/>
            </w:tcBorders>
          </w:tcPr>
          <w:p w14:paraId="03C8CE88" w14:textId="30BFD1B3" w:rsidR="00E77524" w:rsidRPr="00EB1569" w:rsidRDefault="002F2A80" w:rsidP="00734F5D">
            <w:pPr>
              <w:pStyle w:val="Tabell"/>
              <w:widowControl/>
              <w:rPr>
                <w:szCs w:val="22"/>
              </w:rPr>
            </w:pPr>
            <w:r>
              <w:rPr>
                <w:szCs w:val="22"/>
              </w:rPr>
              <w:t>Leverandøren bes be</w:t>
            </w:r>
            <w:r w:rsidR="00D42471">
              <w:rPr>
                <w:szCs w:val="22"/>
              </w:rPr>
              <w:t>krefte</w:t>
            </w:r>
            <w:r w:rsidR="00416CBD">
              <w:rPr>
                <w:szCs w:val="22"/>
              </w:rPr>
              <w:t xml:space="preserve"> oppfyllelse og </w:t>
            </w:r>
            <w:r w:rsidR="00010949">
              <w:rPr>
                <w:szCs w:val="22"/>
              </w:rPr>
              <w:t>at tilgjengelighet</w:t>
            </w:r>
            <w:r w:rsidR="007C3819">
              <w:rPr>
                <w:szCs w:val="22"/>
              </w:rPr>
              <w:t>s</w:t>
            </w:r>
            <w:r w:rsidR="00416CBD">
              <w:rPr>
                <w:szCs w:val="22"/>
              </w:rPr>
              <w:t>-</w:t>
            </w:r>
            <w:r w:rsidR="007C3819">
              <w:rPr>
                <w:szCs w:val="22"/>
              </w:rPr>
              <w:t>garantien</w:t>
            </w:r>
            <w:r w:rsidR="00010949">
              <w:rPr>
                <w:szCs w:val="22"/>
              </w:rPr>
              <w:t xml:space="preserve"> </w:t>
            </w:r>
            <w:r w:rsidR="00416CBD">
              <w:rPr>
                <w:szCs w:val="22"/>
              </w:rPr>
              <w:t xml:space="preserve">er </w:t>
            </w:r>
            <w:r w:rsidR="007C3819">
              <w:rPr>
                <w:szCs w:val="22"/>
              </w:rPr>
              <w:t>beskr</w:t>
            </w:r>
            <w:r w:rsidR="00416CBD">
              <w:rPr>
                <w:szCs w:val="22"/>
              </w:rPr>
              <w:t>e</w:t>
            </w:r>
            <w:r w:rsidR="007C3819">
              <w:rPr>
                <w:szCs w:val="22"/>
              </w:rPr>
              <w:t>ve</w:t>
            </w:r>
            <w:r w:rsidR="00416CBD">
              <w:rPr>
                <w:szCs w:val="22"/>
              </w:rPr>
              <w:t>t</w:t>
            </w:r>
            <w:r w:rsidR="007C3819">
              <w:rPr>
                <w:szCs w:val="22"/>
              </w:rPr>
              <w:t xml:space="preserve"> i SSA-L </w:t>
            </w:r>
            <w:r w:rsidR="00E77524" w:rsidRPr="00EB1569">
              <w:rPr>
                <w:szCs w:val="22"/>
              </w:rPr>
              <w:t>Bilag 4</w:t>
            </w:r>
            <w:r w:rsidR="00F83EF3">
              <w:rPr>
                <w:szCs w:val="22"/>
              </w:rPr>
              <w:t>. N</w:t>
            </w:r>
            <w:r w:rsidR="00E77524" w:rsidRPr="00EB1569">
              <w:rPr>
                <w:szCs w:val="22"/>
              </w:rPr>
              <w:t xml:space="preserve">ærmere instruksjoner </w:t>
            </w:r>
            <w:r w:rsidR="00F83EF3">
              <w:rPr>
                <w:szCs w:val="22"/>
              </w:rPr>
              <w:t>er an</w:t>
            </w:r>
            <w:r w:rsidR="00E77524" w:rsidRPr="00EB1569">
              <w:rPr>
                <w:szCs w:val="22"/>
              </w:rPr>
              <w:t>gitt i bilaget</w:t>
            </w:r>
            <w:r w:rsidR="00274D91">
              <w:rPr>
                <w:szCs w:val="22"/>
              </w:rPr>
              <w:t>.</w:t>
            </w:r>
          </w:p>
          <w:p w14:paraId="6F31BF8D" w14:textId="77777777" w:rsidR="00E77524" w:rsidRPr="00EB1569" w:rsidRDefault="00E77524" w:rsidP="00734F5D">
            <w:pPr>
              <w:pStyle w:val="Tabell"/>
              <w:widowControl/>
              <w:rPr>
                <w:szCs w:val="22"/>
              </w:rPr>
            </w:pPr>
          </w:p>
        </w:tc>
        <w:tc>
          <w:tcPr>
            <w:tcW w:w="261" w:type="pct"/>
            <w:tcBorders>
              <w:top w:val="single" w:sz="4" w:space="0" w:color="000000"/>
              <w:left w:val="single" w:sz="4" w:space="0" w:color="000000"/>
              <w:bottom w:val="single" w:sz="4" w:space="0" w:color="000000"/>
            </w:tcBorders>
          </w:tcPr>
          <w:p w14:paraId="628E6FBE" w14:textId="49A7EA48" w:rsidR="00E77524" w:rsidRPr="00EB1569" w:rsidRDefault="00E77524" w:rsidP="00734F5D">
            <w:pPr>
              <w:pStyle w:val="Tabell"/>
              <w:widowControl/>
              <w:jc w:val="center"/>
              <w:rPr>
                <w:b/>
                <w:szCs w:val="22"/>
              </w:rPr>
            </w:pPr>
            <w:r w:rsidRPr="00EB1569">
              <w:rPr>
                <w:b/>
                <w:szCs w:val="22"/>
              </w:rPr>
              <w:t>A</w:t>
            </w:r>
          </w:p>
        </w:tc>
        <w:tc>
          <w:tcPr>
            <w:tcW w:w="366" w:type="pct"/>
            <w:tcBorders>
              <w:top w:val="single" w:sz="4" w:space="0" w:color="000000"/>
              <w:left w:val="single" w:sz="4" w:space="0" w:color="000000"/>
              <w:bottom w:val="single" w:sz="4" w:space="0" w:color="000000"/>
            </w:tcBorders>
          </w:tcPr>
          <w:p w14:paraId="0D61BF0B" w14:textId="77777777" w:rsidR="00E77524" w:rsidRPr="00EB1569" w:rsidRDefault="00E77524" w:rsidP="00734F5D">
            <w:pPr>
              <w:pStyle w:val="Tabell"/>
              <w:widowControl/>
              <w:rPr>
                <w:szCs w:val="22"/>
              </w:rPr>
            </w:pPr>
          </w:p>
        </w:tc>
        <w:tc>
          <w:tcPr>
            <w:tcW w:w="1657" w:type="pct"/>
            <w:tcBorders>
              <w:top w:val="single" w:sz="4" w:space="0" w:color="000000"/>
              <w:left w:val="single" w:sz="4" w:space="0" w:color="000000"/>
              <w:bottom w:val="single" w:sz="4" w:space="0" w:color="000000"/>
              <w:right w:val="single" w:sz="4" w:space="0" w:color="000000"/>
            </w:tcBorders>
          </w:tcPr>
          <w:p w14:paraId="79EAB580" w14:textId="77777777" w:rsidR="00E77524" w:rsidRPr="00EB1569" w:rsidRDefault="00E77524" w:rsidP="00734F5D">
            <w:pPr>
              <w:pStyle w:val="Tabell"/>
              <w:widowControl/>
              <w:rPr>
                <w:szCs w:val="22"/>
              </w:rPr>
            </w:pPr>
          </w:p>
        </w:tc>
      </w:tr>
      <w:tr w:rsidR="002B52CC" w:rsidRPr="00EB1569" w14:paraId="46AB2BFC" w14:textId="77777777" w:rsidTr="00640496">
        <w:tc>
          <w:tcPr>
            <w:tcW w:w="389" w:type="pct"/>
            <w:tcBorders>
              <w:top w:val="single" w:sz="4" w:space="0" w:color="000000"/>
              <w:left w:val="single" w:sz="4" w:space="0" w:color="000000"/>
              <w:bottom w:val="single" w:sz="4" w:space="0" w:color="000000"/>
            </w:tcBorders>
          </w:tcPr>
          <w:p w14:paraId="37CF1047" w14:textId="77777777" w:rsidR="002B52CC" w:rsidRPr="00EB1569" w:rsidRDefault="002B52CC" w:rsidP="00734F5D">
            <w:pPr>
              <w:pStyle w:val="Overskrift3"/>
              <w:keepNext w:val="0"/>
              <w:widowControl/>
              <w:spacing w:before="40" w:line="240" w:lineRule="auto"/>
            </w:pPr>
          </w:p>
        </w:tc>
        <w:tc>
          <w:tcPr>
            <w:tcW w:w="1157" w:type="pct"/>
            <w:tcBorders>
              <w:top w:val="single" w:sz="4" w:space="0" w:color="000000"/>
              <w:left w:val="single" w:sz="4" w:space="0" w:color="000000"/>
              <w:bottom w:val="single" w:sz="4" w:space="0" w:color="000000"/>
            </w:tcBorders>
          </w:tcPr>
          <w:p w14:paraId="3DA0A24D" w14:textId="77777777" w:rsidR="002B52CC" w:rsidRPr="008454E2" w:rsidRDefault="000349CB" w:rsidP="00734F5D">
            <w:pPr>
              <w:pStyle w:val="Tabell"/>
              <w:widowControl/>
              <w:rPr>
                <w:b/>
                <w:bCs/>
              </w:rPr>
            </w:pPr>
            <w:r w:rsidRPr="008454E2">
              <w:rPr>
                <w:b/>
                <w:bCs/>
              </w:rPr>
              <w:t xml:space="preserve">Tilgang til support </w:t>
            </w:r>
          </w:p>
          <w:p w14:paraId="1DB051C1" w14:textId="29F5DDDB" w:rsidR="000349CB" w:rsidRPr="008454E2" w:rsidRDefault="00160AEA" w:rsidP="00734F5D">
            <w:pPr>
              <w:pStyle w:val="Tabell"/>
              <w:widowControl/>
            </w:pPr>
            <w:r w:rsidRPr="008454E2">
              <w:t xml:space="preserve">Leverandørens supporttjeneste </w:t>
            </w:r>
            <w:r w:rsidR="0070312E" w:rsidRPr="008454E2">
              <w:t xml:space="preserve">for redaktører </w:t>
            </w:r>
            <w:r w:rsidRPr="008454E2">
              <w:t xml:space="preserve">må som minimum være tilgjengelig alle virkedager </w:t>
            </w:r>
            <w:r w:rsidR="005C61A7">
              <w:t xml:space="preserve">i normal arbeidstid </w:t>
            </w:r>
            <w:r w:rsidR="00CD57DF" w:rsidRPr="008454E2">
              <w:t xml:space="preserve">med god </w:t>
            </w:r>
            <w:r w:rsidR="00CD5C86" w:rsidRPr="008454E2">
              <w:t>respons</w:t>
            </w:r>
            <w:r w:rsidR="00F70DE9" w:rsidRPr="008454E2">
              <w:t>tid</w:t>
            </w:r>
          </w:p>
        </w:tc>
        <w:tc>
          <w:tcPr>
            <w:tcW w:w="1170" w:type="pct"/>
            <w:tcBorders>
              <w:top w:val="single" w:sz="4" w:space="0" w:color="000000"/>
              <w:left w:val="single" w:sz="4" w:space="0" w:color="000000"/>
              <w:bottom w:val="single" w:sz="4" w:space="0" w:color="000000"/>
              <w:right w:val="single" w:sz="4" w:space="0" w:color="000000"/>
            </w:tcBorders>
          </w:tcPr>
          <w:p w14:paraId="6CA9AA5A" w14:textId="5C9B1BD2" w:rsidR="00F83EF3" w:rsidRPr="00EB1569" w:rsidRDefault="00F83EF3" w:rsidP="00734F5D">
            <w:pPr>
              <w:pStyle w:val="Tabell"/>
              <w:widowControl/>
              <w:rPr>
                <w:szCs w:val="22"/>
              </w:rPr>
            </w:pPr>
            <w:r>
              <w:rPr>
                <w:szCs w:val="22"/>
              </w:rPr>
              <w:t>Leverandøren bes bekrefte oppfyllelse</w:t>
            </w:r>
            <w:r w:rsidR="009C50A6">
              <w:rPr>
                <w:szCs w:val="22"/>
              </w:rPr>
              <w:t>,</w:t>
            </w:r>
            <w:r>
              <w:rPr>
                <w:szCs w:val="22"/>
              </w:rPr>
              <w:t xml:space="preserve"> og </w:t>
            </w:r>
            <w:r w:rsidR="00D57954">
              <w:rPr>
                <w:szCs w:val="22"/>
              </w:rPr>
              <w:t xml:space="preserve">beskrive </w:t>
            </w:r>
            <w:r>
              <w:rPr>
                <w:szCs w:val="22"/>
              </w:rPr>
              <w:t xml:space="preserve">SLA for support i SSA-L </w:t>
            </w:r>
            <w:r w:rsidRPr="00EB1569">
              <w:rPr>
                <w:szCs w:val="22"/>
              </w:rPr>
              <w:t>Bilag 4</w:t>
            </w:r>
            <w:r>
              <w:rPr>
                <w:szCs w:val="22"/>
              </w:rPr>
              <w:t>. N</w:t>
            </w:r>
            <w:r w:rsidRPr="00EB1569">
              <w:rPr>
                <w:szCs w:val="22"/>
              </w:rPr>
              <w:t xml:space="preserve">ærmere instruksjoner </w:t>
            </w:r>
            <w:r>
              <w:rPr>
                <w:szCs w:val="22"/>
              </w:rPr>
              <w:t>er an</w:t>
            </w:r>
            <w:r w:rsidRPr="00EB1569">
              <w:rPr>
                <w:szCs w:val="22"/>
              </w:rPr>
              <w:t>gitt i bilaget</w:t>
            </w:r>
            <w:r>
              <w:rPr>
                <w:szCs w:val="22"/>
              </w:rPr>
              <w:t>.</w:t>
            </w:r>
          </w:p>
          <w:p w14:paraId="103D2A6A" w14:textId="77777777" w:rsidR="002B52CC" w:rsidRPr="00EB1569" w:rsidRDefault="002B52CC" w:rsidP="00734F5D">
            <w:pPr>
              <w:pStyle w:val="Tabell"/>
              <w:widowControl/>
              <w:rPr>
                <w:szCs w:val="22"/>
              </w:rPr>
            </w:pPr>
          </w:p>
        </w:tc>
        <w:tc>
          <w:tcPr>
            <w:tcW w:w="261" w:type="pct"/>
            <w:tcBorders>
              <w:top w:val="single" w:sz="4" w:space="0" w:color="000000"/>
              <w:left w:val="single" w:sz="4" w:space="0" w:color="000000"/>
              <w:bottom w:val="single" w:sz="4" w:space="0" w:color="000000"/>
            </w:tcBorders>
          </w:tcPr>
          <w:p w14:paraId="1590DB0F" w14:textId="070B5D73" w:rsidR="002B52CC" w:rsidRPr="00EB1569" w:rsidRDefault="002E299C" w:rsidP="00734F5D">
            <w:pPr>
              <w:pStyle w:val="Tabell"/>
              <w:widowControl/>
              <w:jc w:val="center"/>
              <w:rPr>
                <w:b/>
                <w:szCs w:val="22"/>
              </w:rPr>
            </w:pPr>
            <w:r>
              <w:rPr>
                <w:b/>
                <w:szCs w:val="22"/>
              </w:rPr>
              <w:t>A</w:t>
            </w:r>
          </w:p>
        </w:tc>
        <w:tc>
          <w:tcPr>
            <w:tcW w:w="366" w:type="pct"/>
            <w:tcBorders>
              <w:top w:val="single" w:sz="4" w:space="0" w:color="000000"/>
              <w:left w:val="single" w:sz="4" w:space="0" w:color="000000"/>
              <w:bottom w:val="single" w:sz="4" w:space="0" w:color="000000"/>
            </w:tcBorders>
          </w:tcPr>
          <w:p w14:paraId="71308AEA" w14:textId="77777777" w:rsidR="002B52CC" w:rsidRPr="00EB1569" w:rsidRDefault="002B52CC" w:rsidP="00734F5D">
            <w:pPr>
              <w:pStyle w:val="Tabell"/>
              <w:widowControl/>
              <w:rPr>
                <w:szCs w:val="22"/>
              </w:rPr>
            </w:pPr>
          </w:p>
        </w:tc>
        <w:tc>
          <w:tcPr>
            <w:tcW w:w="1657" w:type="pct"/>
            <w:tcBorders>
              <w:top w:val="single" w:sz="4" w:space="0" w:color="000000"/>
              <w:left w:val="single" w:sz="4" w:space="0" w:color="000000"/>
              <w:bottom w:val="single" w:sz="4" w:space="0" w:color="000000"/>
              <w:right w:val="single" w:sz="4" w:space="0" w:color="000000"/>
            </w:tcBorders>
          </w:tcPr>
          <w:p w14:paraId="6E4E233F" w14:textId="77777777" w:rsidR="002B52CC" w:rsidRPr="00EB1569" w:rsidRDefault="002B52CC" w:rsidP="00734F5D">
            <w:pPr>
              <w:pStyle w:val="Tabell"/>
              <w:widowControl/>
              <w:rPr>
                <w:szCs w:val="22"/>
              </w:rPr>
            </w:pPr>
          </w:p>
        </w:tc>
      </w:tr>
      <w:tr w:rsidR="00327A0B" w:rsidRPr="00EB1569" w14:paraId="1C4C397B" w14:textId="77777777" w:rsidTr="00640496">
        <w:tc>
          <w:tcPr>
            <w:tcW w:w="389" w:type="pct"/>
            <w:tcBorders>
              <w:top w:val="single" w:sz="4" w:space="0" w:color="000000"/>
              <w:left w:val="single" w:sz="4" w:space="0" w:color="000000"/>
              <w:bottom w:val="single" w:sz="4" w:space="0" w:color="000000"/>
            </w:tcBorders>
          </w:tcPr>
          <w:p w14:paraId="18096050" w14:textId="77777777" w:rsidR="00327A0B" w:rsidRPr="00EB1569" w:rsidRDefault="00327A0B" w:rsidP="00734F5D">
            <w:pPr>
              <w:pStyle w:val="Overskrift3"/>
              <w:keepNext w:val="0"/>
              <w:widowControl/>
              <w:spacing w:before="40" w:line="240" w:lineRule="auto"/>
            </w:pPr>
          </w:p>
        </w:tc>
        <w:tc>
          <w:tcPr>
            <w:tcW w:w="1157" w:type="pct"/>
            <w:tcBorders>
              <w:top w:val="single" w:sz="4" w:space="0" w:color="000000"/>
              <w:left w:val="single" w:sz="4" w:space="0" w:color="000000"/>
              <w:bottom w:val="single" w:sz="4" w:space="0" w:color="000000"/>
            </w:tcBorders>
          </w:tcPr>
          <w:p w14:paraId="1163A5CF" w14:textId="77777777" w:rsidR="005B268C" w:rsidRDefault="002E6034" w:rsidP="005B268C">
            <w:pPr>
              <w:pStyle w:val="Tabell"/>
              <w:widowControl/>
              <w:spacing w:line="240" w:lineRule="auto"/>
              <w:rPr>
                <w:b/>
                <w:bCs/>
              </w:rPr>
            </w:pPr>
            <w:r w:rsidRPr="0016588D">
              <w:rPr>
                <w:b/>
                <w:bCs/>
              </w:rPr>
              <w:t xml:space="preserve">Instanser </w:t>
            </w:r>
            <w:r w:rsidR="00F173F9" w:rsidRPr="0016588D">
              <w:rPr>
                <w:b/>
                <w:bCs/>
              </w:rPr>
              <w:t>i drift</w:t>
            </w:r>
            <w:r w:rsidR="005B268C">
              <w:rPr>
                <w:b/>
                <w:bCs/>
              </w:rPr>
              <w:t xml:space="preserve"> </w:t>
            </w:r>
          </w:p>
          <w:p w14:paraId="3AC09B2E" w14:textId="3F1B3240" w:rsidR="00327A0B" w:rsidRPr="002270F2" w:rsidRDefault="00250A02" w:rsidP="005B268C">
            <w:pPr>
              <w:pStyle w:val="Tabell"/>
              <w:widowControl/>
              <w:spacing w:line="240" w:lineRule="auto"/>
              <w:rPr>
                <w:b/>
                <w:bCs/>
              </w:rPr>
            </w:pPr>
            <w:r>
              <w:t xml:space="preserve">Ved endring og utvikling </w:t>
            </w:r>
            <w:r w:rsidR="00F173F9">
              <w:t xml:space="preserve">i løpende drift </w:t>
            </w:r>
            <w:r>
              <w:t xml:space="preserve">kan det være </w:t>
            </w:r>
            <w:r w:rsidR="00D06B0E">
              <w:t xml:space="preserve">(ad-hoc) </w:t>
            </w:r>
            <w:r>
              <w:t xml:space="preserve">behov for </w:t>
            </w:r>
            <w:r w:rsidR="00587ED9">
              <w:t xml:space="preserve">flere </w:t>
            </w:r>
            <w:r>
              <w:t xml:space="preserve">instanser </w:t>
            </w:r>
            <w:r w:rsidR="009B470B">
              <w:t>av nettstedet for</w:t>
            </w:r>
            <w:r w:rsidR="002E6034">
              <w:t xml:space="preserve"> utprøving av</w:t>
            </w:r>
            <w:r w:rsidR="00AA4803">
              <w:t>:</w:t>
            </w:r>
            <w:r w:rsidR="002E6034">
              <w:t xml:space="preserve"> </w:t>
            </w:r>
            <w:r w:rsidR="00E42866">
              <w:t>ny funksjonalitet</w:t>
            </w:r>
            <w:r w:rsidR="00AA4803">
              <w:t xml:space="preserve"> og</w:t>
            </w:r>
            <w:r w:rsidR="00ED6F6A">
              <w:t xml:space="preserve"> </w:t>
            </w:r>
            <w:r w:rsidR="007D1014">
              <w:t>KI</w:t>
            </w:r>
            <w:r w:rsidR="00E42866">
              <w:t>, opplæring,</w:t>
            </w:r>
            <w:r w:rsidR="009B470B">
              <w:t xml:space="preserve"> test og godkjenning forut for </w:t>
            </w:r>
            <w:r w:rsidR="00587ED9">
              <w:t xml:space="preserve">produksjonssetting. </w:t>
            </w:r>
            <w:r>
              <w:t xml:space="preserve"> </w:t>
            </w:r>
          </w:p>
        </w:tc>
        <w:tc>
          <w:tcPr>
            <w:tcW w:w="1170" w:type="pct"/>
            <w:tcBorders>
              <w:top w:val="single" w:sz="4" w:space="0" w:color="000000"/>
              <w:left w:val="single" w:sz="4" w:space="0" w:color="000000"/>
              <w:bottom w:val="single" w:sz="4" w:space="0" w:color="000000"/>
              <w:right w:val="single" w:sz="4" w:space="0" w:color="000000"/>
            </w:tcBorders>
          </w:tcPr>
          <w:p w14:paraId="662DAC55" w14:textId="6C8620F3" w:rsidR="002E299C" w:rsidRDefault="00587ED9" w:rsidP="00734F5D">
            <w:pPr>
              <w:pStyle w:val="Tabell"/>
              <w:widowControl/>
              <w:rPr>
                <w:szCs w:val="22"/>
              </w:rPr>
            </w:pPr>
            <w:r>
              <w:rPr>
                <w:szCs w:val="22"/>
              </w:rPr>
              <w:t xml:space="preserve">Leverandøren bes beskrive hvordan </w:t>
            </w:r>
            <w:r w:rsidR="00F118E8">
              <w:rPr>
                <w:szCs w:val="22"/>
              </w:rPr>
              <w:t>tjenestens fleksibilitet og smidighet imøtekommer be</w:t>
            </w:r>
            <w:r w:rsidR="00CB5F5D">
              <w:rPr>
                <w:szCs w:val="22"/>
              </w:rPr>
              <w:t xml:space="preserve">hov for flere </w:t>
            </w:r>
            <w:r w:rsidR="00AE3A63">
              <w:rPr>
                <w:szCs w:val="22"/>
              </w:rPr>
              <w:t>instanser</w:t>
            </w:r>
            <w:r w:rsidR="004838CE">
              <w:rPr>
                <w:szCs w:val="22"/>
              </w:rPr>
              <w:t xml:space="preserve"> og eventuelle </w:t>
            </w:r>
            <w:r w:rsidR="003C22D9">
              <w:rPr>
                <w:szCs w:val="22"/>
              </w:rPr>
              <w:t>begrensninger</w:t>
            </w:r>
            <w:r w:rsidR="00182060">
              <w:rPr>
                <w:szCs w:val="22"/>
              </w:rPr>
              <w:t>.</w:t>
            </w:r>
            <w:r w:rsidR="00CB5F5D">
              <w:rPr>
                <w:szCs w:val="22"/>
              </w:rPr>
              <w:t xml:space="preserve"> </w:t>
            </w:r>
          </w:p>
          <w:p w14:paraId="0A0DFD72" w14:textId="63455725" w:rsidR="00327A0B" w:rsidRPr="00EB1569" w:rsidRDefault="00CB5F5D" w:rsidP="00734F5D">
            <w:pPr>
              <w:pStyle w:val="Tabell"/>
              <w:widowControl/>
              <w:rPr>
                <w:szCs w:val="22"/>
              </w:rPr>
            </w:pPr>
            <w:r>
              <w:rPr>
                <w:szCs w:val="22"/>
              </w:rPr>
              <w:t>Eventuelle kostnader</w:t>
            </w:r>
            <w:r w:rsidR="00D06B0E">
              <w:rPr>
                <w:szCs w:val="22"/>
              </w:rPr>
              <w:t xml:space="preserve"> for slike instanser </w:t>
            </w:r>
            <w:r w:rsidR="00554525">
              <w:rPr>
                <w:szCs w:val="22"/>
              </w:rPr>
              <w:t>skal</w:t>
            </w:r>
            <w:r w:rsidR="00D06B0E">
              <w:rPr>
                <w:szCs w:val="22"/>
              </w:rPr>
              <w:t xml:space="preserve"> oppgis i </w:t>
            </w:r>
            <w:r w:rsidR="003C22D9">
              <w:rPr>
                <w:szCs w:val="22"/>
              </w:rPr>
              <w:t>SSA-L Bilag 6</w:t>
            </w:r>
            <w:r w:rsidR="00D57954">
              <w:rPr>
                <w:szCs w:val="22"/>
              </w:rPr>
              <w:t xml:space="preserve"> som opsjon</w:t>
            </w:r>
            <w:r w:rsidR="003C22D9">
              <w:rPr>
                <w:szCs w:val="22"/>
              </w:rPr>
              <w:t xml:space="preserve">. </w:t>
            </w:r>
            <w:r>
              <w:rPr>
                <w:szCs w:val="22"/>
              </w:rPr>
              <w:t xml:space="preserve"> </w:t>
            </w:r>
          </w:p>
        </w:tc>
        <w:tc>
          <w:tcPr>
            <w:tcW w:w="261" w:type="pct"/>
            <w:tcBorders>
              <w:top w:val="single" w:sz="4" w:space="0" w:color="000000"/>
              <w:left w:val="single" w:sz="4" w:space="0" w:color="000000"/>
              <w:bottom w:val="single" w:sz="4" w:space="0" w:color="000000"/>
            </w:tcBorders>
          </w:tcPr>
          <w:p w14:paraId="55C0A7B3" w14:textId="01391C9D" w:rsidR="00327A0B" w:rsidRPr="00EB1569" w:rsidRDefault="002E299C" w:rsidP="00734F5D">
            <w:pPr>
              <w:pStyle w:val="Tabell"/>
              <w:widowControl/>
              <w:jc w:val="center"/>
              <w:rPr>
                <w:b/>
                <w:szCs w:val="22"/>
              </w:rPr>
            </w:pPr>
            <w:r>
              <w:rPr>
                <w:b/>
                <w:szCs w:val="22"/>
              </w:rPr>
              <w:t>B</w:t>
            </w:r>
          </w:p>
        </w:tc>
        <w:tc>
          <w:tcPr>
            <w:tcW w:w="366" w:type="pct"/>
            <w:tcBorders>
              <w:top w:val="single" w:sz="4" w:space="0" w:color="000000"/>
              <w:left w:val="single" w:sz="4" w:space="0" w:color="000000"/>
              <w:bottom w:val="single" w:sz="4" w:space="0" w:color="000000"/>
            </w:tcBorders>
          </w:tcPr>
          <w:p w14:paraId="5AEE5B16" w14:textId="77777777" w:rsidR="00327A0B" w:rsidRPr="00EB1569" w:rsidRDefault="00327A0B" w:rsidP="00734F5D">
            <w:pPr>
              <w:pStyle w:val="Tabell"/>
              <w:widowControl/>
              <w:rPr>
                <w:szCs w:val="22"/>
              </w:rPr>
            </w:pPr>
          </w:p>
        </w:tc>
        <w:tc>
          <w:tcPr>
            <w:tcW w:w="1657" w:type="pct"/>
            <w:tcBorders>
              <w:top w:val="single" w:sz="4" w:space="0" w:color="000000"/>
              <w:left w:val="single" w:sz="4" w:space="0" w:color="000000"/>
              <w:bottom w:val="single" w:sz="4" w:space="0" w:color="000000"/>
              <w:right w:val="single" w:sz="4" w:space="0" w:color="000000"/>
            </w:tcBorders>
          </w:tcPr>
          <w:p w14:paraId="05294BC3" w14:textId="77777777" w:rsidR="00327A0B" w:rsidRPr="00EB1569" w:rsidRDefault="00327A0B" w:rsidP="00734F5D">
            <w:pPr>
              <w:pStyle w:val="Tabell"/>
              <w:widowControl/>
              <w:rPr>
                <w:szCs w:val="22"/>
              </w:rPr>
            </w:pPr>
          </w:p>
        </w:tc>
      </w:tr>
      <w:tr w:rsidR="00E77524" w:rsidRPr="00EB1569" w14:paraId="2AF91DFB" w14:textId="77777777" w:rsidTr="00640496">
        <w:tc>
          <w:tcPr>
            <w:tcW w:w="389" w:type="pct"/>
            <w:tcBorders>
              <w:top w:val="single" w:sz="4" w:space="0" w:color="000000"/>
              <w:left w:val="single" w:sz="4" w:space="0" w:color="000000"/>
              <w:bottom w:val="single" w:sz="4" w:space="0" w:color="000000"/>
            </w:tcBorders>
          </w:tcPr>
          <w:p w14:paraId="7B63F9C1" w14:textId="77777777" w:rsidR="00E77524" w:rsidRPr="00EB1569" w:rsidRDefault="00E77524" w:rsidP="00734F5D">
            <w:pPr>
              <w:pStyle w:val="Overskrift3"/>
              <w:keepNext w:val="0"/>
              <w:widowControl/>
              <w:spacing w:before="40" w:line="240" w:lineRule="auto"/>
            </w:pPr>
          </w:p>
        </w:tc>
        <w:tc>
          <w:tcPr>
            <w:tcW w:w="1157" w:type="pct"/>
            <w:tcBorders>
              <w:top w:val="single" w:sz="4" w:space="0" w:color="000000"/>
              <w:left w:val="single" w:sz="4" w:space="0" w:color="000000"/>
              <w:bottom w:val="single" w:sz="4" w:space="0" w:color="000000"/>
            </w:tcBorders>
          </w:tcPr>
          <w:p w14:paraId="71E1B631" w14:textId="5151C844" w:rsidR="009634B2" w:rsidRPr="001C2D3E" w:rsidRDefault="001C2D3E" w:rsidP="00734F5D">
            <w:pPr>
              <w:pStyle w:val="Tabell"/>
              <w:widowControl/>
              <w:rPr>
                <w:b/>
                <w:bCs/>
              </w:rPr>
            </w:pPr>
            <w:r w:rsidRPr="001C2D3E">
              <w:rPr>
                <w:b/>
                <w:bCs/>
              </w:rPr>
              <w:t>Tilpasninger i driftsfasen</w:t>
            </w:r>
          </w:p>
          <w:p w14:paraId="45714FB5" w14:textId="5AD5AACC" w:rsidR="00E77524" w:rsidRPr="00EB1569" w:rsidRDefault="00E77524" w:rsidP="00734F5D">
            <w:pPr>
              <w:pStyle w:val="Tabell"/>
              <w:widowControl/>
            </w:pPr>
            <w:r w:rsidRPr="00EB1569">
              <w:t xml:space="preserve">I løpende forvaltning av nettsteder vil det være </w:t>
            </w:r>
            <w:r w:rsidR="009634B2">
              <w:t>små og store</w:t>
            </w:r>
            <w:r w:rsidRPr="00EB1569">
              <w:t xml:space="preserve"> behov for tilpasninger som ivaretar endringer av design, løsningselementer og teknologi, herunder økt bruk av KI</w:t>
            </w:r>
            <w:r w:rsidR="003A792D">
              <w:t>.</w:t>
            </w:r>
          </w:p>
        </w:tc>
        <w:tc>
          <w:tcPr>
            <w:tcW w:w="1170" w:type="pct"/>
            <w:tcBorders>
              <w:top w:val="single" w:sz="4" w:space="0" w:color="000000"/>
              <w:left w:val="single" w:sz="4" w:space="0" w:color="000000"/>
              <w:bottom w:val="single" w:sz="4" w:space="0" w:color="000000"/>
              <w:right w:val="single" w:sz="4" w:space="0" w:color="000000"/>
            </w:tcBorders>
          </w:tcPr>
          <w:p w14:paraId="270BB07E" w14:textId="6589744A" w:rsidR="00E77524" w:rsidRPr="00EB1569" w:rsidRDefault="00E77524" w:rsidP="00734F5D">
            <w:pPr>
              <w:pStyle w:val="Tabell"/>
              <w:widowControl/>
              <w:rPr>
                <w:szCs w:val="22"/>
              </w:rPr>
            </w:pPr>
            <w:r w:rsidRPr="00EB1569">
              <w:rPr>
                <w:szCs w:val="22"/>
              </w:rPr>
              <w:t xml:space="preserve">Leverandøren bes om å beskrive hvilke vilkår som gjelder for bestilling og utførelse av tilleggstjenester Leverandøren kan tilby og oppgi dette som prisede opsjoner og/eller timebaserte priser i </w:t>
            </w:r>
            <w:r w:rsidR="001C3DD0">
              <w:rPr>
                <w:szCs w:val="22"/>
              </w:rPr>
              <w:t>SSA-L Bilag 6</w:t>
            </w:r>
          </w:p>
        </w:tc>
        <w:tc>
          <w:tcPr>
            <w:tcW w:w="261" w:type="pct"/>
            <w:tcBorders>
              <w:top w:val="single" w:sz="4" w:space="0" w:color="000000"/>
              <w:left w:val="single" w:sz="4" w:space="0" w:color="000000"/>
              <w:bottom w:val="single" w:sz="4" w:space="0" w:color="000000"/>
            </w:tcBorders>
          </w:tcPr>
          <w:p w14:paraId="067E8E2B" w14:textId="0BD8E065" w:rsidR="00E77524" w:rsidRPr="00EB1569" w:rsidRDefault="00E77524" w:rsidP="00734F5D">
            <w:pPr>
              <w:pStyle w:val="Tabell"/>
              <w:widowControl/>
              <w:jc w:val="center"/>
              <w:rPr>
                <w:b/>
                <w:szCs w:val="22"/>
              </w:rPr>
            </w:pPr>
            <w:r w:rsidRPr="00EB1569">
              <w:rPr>
                <w:b/>
                <w:szCs w:val="22"/>
              </w:rPr>
              <w:t>B</w:t>
            </w:r>
          </w:p>
        </w:tc>
        <w:tc>
          <w:tcPr>
            <w:tcW w:w="366" w:type="pct"/>
            <w:tcBorders>
              <w:top w:val="single" w:sz="4" w:space="0" w:color="000000"/>
              <w:left w:val="single" w:sz="4" w:space="0" w:color="000000"/>
              <w:bottom w:val="single" w:sz="4" w:space="0" w:color="000000"/>
            </w:tcBorders>
          </w:tcPr>
          <w:p w14:paraId="4020CA88" w14:textId="77777777" w:rsidR="00E77524" w:rsidRPr="00EB1569" w:rsidRDefault="00E77524" w:rsidP="00734F5D">
            <w:pPr>
              <w:pStyle w:val="Tabell"/>
              <w:widowControl/>
              <w:rPr>
                <w:szCs w:val="22"/>
              </w:rPr>
            </w:pPr>
          </w:p>
        </w:tc>
        <w:tc>
          <w:tcPr>
            <w:tcW w:w="1657" w:type="pct"/>
            <w:tcBorders>
              <w:top w:val="single" w:sz="4" w:space="0" w:color="000000"/>
              <w:left w:val="single" w:sz="4" w:space="0" w:color="000000"/>
              <w:bottom w:val="single" w:sz="4" w:space="0" w:color="000000"/>
              <w:right w:val="single" w:sz="4" w:space="0" w:color="000000"/>
            </w:tcBorders>
          </w:tcPr>
          <w:p w14:paraId="4506A51D" w14:textId="77777777" w:rsidR="00E77524" w:rsidRPr="00EB1569" w:rsidRDefault="00E77524" w:rsidP="00734F5D">
            <w:pPr>
              <w:pStyle w:val="Tabell"/>
              <w:widowControl/>
              <w:rPr>
                <w:szCs w:val="22"/>
              </w:rPr>
            </w:pPr>
          </w:p>
        </w:tc>
      </w:tr>
      <w:tr w:rsidR="00E77524" w:rsidRPr="00EB1569" w14:paraId="5FE7F05F" w14:textId="77777777" w:rsidTr="00640496">
        <w:tc>
          <w:tcPr>
            <w:tcW w:w="389" w:type="pct"/>
            <w:tcBorders>
              <w:top w:val="single" w:sz="4" w:space="0" w:color="000000"/>
              <w:left w:val="single" w:sz="4" w:space="0" w:color="000000"/>
              <w:bottom w:val="single" w:sz="4" w:space="0" w:color="000000"/>
            </w:tcBorders>
          </w:tcPr>
          <w:p w14:paraId="35E211D1" w14:textId="77777777" w:rsidR="00E77524" w:rsidRPr="00EB1569" w:rsidRDefault="00E77524" w:rsidP="00734F5D">
            <w:pPr>
              <w:pStyle w:val="Overskrift3"/>
              <w:keepNext w:val="0"/>
              <w:widowControl/>
              <w:spacing w:before="40" w:line="240" w:lineRule="auto"/>
            </w:pPr>
          </w:p>
        </w:tc>
        <w:tc>
          <w:tcPr>
            <w:tcW w:w="1157" w:type="pct"/>
            <w:tcBorders>
              <w:top w:val="single" w:sz="4" w:space="0" w:color="000000"/>
              <w:left w:val="single" w:sz="4" w:space="0" w:color="000000"/>
              <w:bottom w:val="single" w:sz="4" w:space="0" w:color="000000"/>
            </w:tcBorders>
          </w:tcPr>
          <w:p w14:paraId="35974382" w14:textId="510EBC7E" w:rsidR="001C2D3E" w:rsidRPr="001C2D3E" w:rsidRDefault="001C2D3E" w:rsidP="00734F5D">
            <w:pPr>
              <w:pStyle w:val="Tabell"/>
              <w:widowControl/>
              <w:rPr>
                <w:b/>
                <w:bCs/>
              </w:rPr>
            </w:pPr>
            <w:r w:rsidRPr="001C2D3E">
              <w:rPr>
                <w:b/>
                <w:bCs/>
              </w:rPr>
              <w:t>Proaktivitet</w:t>
            </w:r>
          </w:p>
          <w:p w14:paraId="3CD2625B" w14:textId="029F5547" w:rsidR="00E77524" w:rsidRPr="00EB1569" w:rsidRDefault="00E77524" w:rsidP="00734F5D">
            <w:pPr>
              <w:pStyle w:val="Tabell"/>
              <w:widowControl/>
            </w:pPr>
            <w:r w:rsidRPr="00EB1569">
              <w:t>Kunden ønsker en proaktiv Leverandør som løpende vurderer nettstedet og kommer med forslag til forbedringer</w:t>
            </w:r>
            <w:r w:rsidR="00356EEB">
              <w:t xml:space="preserve">, jf. SSA-L generell avtaletekst </w:t>
            </w:r>
            <w:r w:rsidR="00840873">
              <w:t>3.6.</w:t>
            </w:r>
          </w:p>
        </w:tc>
        <w:tc>
          <w:tcPr>
            <w:tcW w:w="1170" w:type="pct"/>
            <w:tcBorders>
              <w:top w:val="single" w:sz="4" w:space="0" w:color="000000"/>
              <w:left w:val="single" w:sz="4" w:space="0" w:color="000000"/>
              <w:bottom w:val="single" w:sz="4" w:space="0" w:color="000000"/>
              <w:right w:val="single" w:sz="4" w:space="0" w:color="000000"/>
            </w:tcBorders>
          </w:tcPr>
          <w:p w14:paraId="6E141852" w14:textId="5E1E4729" w:rsidR="00E77524" w:rsidRPr="00EB1569" w:rsidRDefault="00E77524" w:rsidP="00734F5D">
            <w:pPr>
              <w:pStyle w:val="Tabell"/>
              <w:widowControl/>
              <w:rPr>
                <w:szCs w:val="22"/>
              </w:rPr>
            </w:pPr>
            <w:r w:rsidRPr="00EB1569">
              <w:rPr>
                <w:szCs w:val="22"/>
              </w:rPr>
              <w:t xml:space="preserve">Leverandøren bes </w:t>
            </w:r>
            <w:r w:rsidR="009A10F1">
              <w:rPr>
                <w:szCs w:val="22"/>
              </w:rPr>
              <w:t>besvare om en slik tjeneste tilbys</w:t>
            </w:r>
            <w:r w:rsidR="00E7414F">
              <w:rPr>
                <w:szCs w:val="22"/>
              </w:rPr>
              <w:t xml:space="preserve">, hvilke (3.parts) </w:t>
            </w:r>
            <w:r w:rsidR="00786F6D">
              <w:rPr>
                <w:szCs w:val="22"/>
              </w:rPr>
              <w:t>analyser</w:t>
            </w:r>
            <w:r w:rsidR="00E7414F">
              <w:rPr>
                <w:szCs w:val="22"/>
              </w:rPr>
              <w:t xml:space="preserve"> som eventuelt forutsettes </w:t>
            </w:r>
            <w:r w:rsidR="00490F7E">
              <w:rPr>
                <w:szCs w:val="22"/>
              </w:rPr>
              <w:t>for sin</w:t>
            </w:r>
            <w:r w:rsidRPr="00EB1569">
              <w:rPr>
                <w:szCs w:val="22"/>
              </w:rPr>
              <w:t xml:space="preserve"> proaktiv</w:t>
            </w:r>
            <w:r w:rsidR="009A10F1">
              <w:rPr>
                <w:szCs w:val="22"/>
              </w:rPr>
              <w:t>e</w:t>
            </w:r>
            <w:r w:rsidRPr="00EB1569">
              <w:rPr>
                <w:szCs w:val="22"/>
              </w:rPr>
              <w:t xml:space="preserve"> tjeneste</w:t>
            </w:r>
            <w:r w:rsidR="00490F7E">
              <w:rPr>
                <w:szCs w:val="22"/>
              </w:rPr>
              <w:t xml:space="preserve">. </w:t>
            </w:r>
            <w:r w:rsidR="00CD63A6">
              <w:rPr>
                <w:szCs w:val="22"/>
              </w:rPr>
              <w:t>T</w:t>
            </w:r>
            <w:r w:rsidRPr="00EB1569">
              <w:rPr>
                <w:szCs w:val="22"/>
              </w:rPr>
              <w:t xml:space="preserve">jenesten </w:t>
            </w:r>
            <w:r w:rsidR="00CD63A6">
              <w:rPr>
                <w:szCs w:val="22"/>
              </w:rPr>
              <w:t xml:space="preserve">prises </w:t>
            </w:r>
            <w:r w:rsidRPr="00EB1569">
              <w:rPr>
                <w:szCs w:val="22"/>
              </w:rPr>
              <w:t xml:space="preserve">som en opsjon </w:t>
            </w:r>
            <w:r w:rsidR="00CD63A6">
              <w:rPr>
                <w:szCs w:val="22"/>
              </w:rPr>
              <w:t xml:space="preserve">Kunden kan bestille </w:t>
            </w:r>
            <w:r w:rsidRPr="00EB1569">
              <w:rPr>
                <w:szCs w:val="22"/>
              </w:rPr>
              <w:t xml:space="preserve">i SSA-L Bilag 6 </w:t>
            </w:r>
          </w:p>
        </w:tc>
        <w:tc>
          <w:tcPr>
            <w:tcW w:w="261" w:type="pct"/>
            <w:tcBorders>
              <w:top w:val="single" w:sz="4" w:space="0" w:color="000000"/>
              <w:left w:val="single" w:sz="4" w:space="0" w:color="000000"/>
              <w:bottom w:val="single" w:sz="4" w:space="0" w:color="000000"/>
            </w:tcBorders>
          </w:tcPr>
          <w:p w14:paraId="13F5E4C6" w14:textId="12D49715" w:rsidR="00E77524" w:rsidRPr="00EB1569" w:rsidRDefault="00E77524" w:rsidP="00734F5D">
            <w:pPr>
              <w:pStyle w:val="Tabell"/>
              <w:widowControl/>
              <w:jc w:val="center"/>
              <w:rPr>
                <w:b/>
                <w:szCs w:val="22"/>
              </w:rPr>
            </w:pPr>
            <w:r w:rsidRPr="00EB1569">
              <w:rPr>
                <w:b/>
                <w:szCs w:val="22"/>
              </w:rPr>
              <w:t>B</w:t>
            </w:r>
          </w:p>
        </w:tc>
        <w:tc>
          <w:tcPr>
            <w:tcW w:w="366" w:type="pct"/>
            <w:tcBorders>
              <w:top w:val="single" w:sz="4" w:space="0" w:color="000000"/>
              <w:left w:val="single" w:sz="4" w:space="0" w:color="000000"/>
              <w:bottom w:val="single" w:sz="4" w:space="0" w:color="000000"/>
            </w:tcBorders>
          </w:tcPr>
          <w:p w14:paraId="5B563175" w14:textId="77777777" w:rsidR="00E77524" w:rsidRPr="00EB1569" w:rsidRDefault="00E77524" w:rsidP="00734F5D">
            <w:pPr>
              <w:pStyle w:val="Tabell"/>
              <w:widowControl/>
              <w:rPr>
                <w:szCs w:val="22"/>
              </w:rPr>
            </w:pPr>
          </w:p>
        </w:tc>
        <w:tc>
          <w:tcPr>
            <w:tcW w:w="1657" w:type="pct"/>
            <w:tcBorders>
              <w:top w:val="single" w:sz="4" w:space="0" w:color="000000"/>
              <w:left w:val="single" w:sz="4" w:space="0" w:color="000000"/>
              <w:bottom w:val="single" w:sz="4" w:space="0" w:color="000000"/>
              <w:right w:val="single" w:sz="4" w:space="0" w:color="000000"/>
            </w:tcBorders>
          </w:tcPr>
          <w:p w14:paraId="14B431D2" w14:textId="77777777" w:rsidR="00E77524" w:rsidRPr="00EB1569" w:rsidRDefault="00E77524" w:rsidP="00734F5D">
            <w:pPr>
              <w:pStyle w:val="Tabell"/>
              <w:widowControl/>
              <w:rPr>
                <w:szCs w:val="22"/>
              </w:rPr>
            </w:pPr>
          </w:p>
        </w:tc>
      </w:tr>
      <w:tr w:rsidR="00E77524" w:rsidRPr="00EB1569" w14:paraId="3DA3B31A" w14:textId="77777777" w:rsidTr="00640496">
        <w:tc>
          <w:tcPr>
            <w:tcW w:w="389" w:type="pct"/>
            <w:tcBorders>
              <w:top w:val="single" w:sz="4" w:space="0" w:color="000000"/>
              <w:left w:val="single" w:sz="4" w:space="0" w:color="000000"/>
              <w:bottom w:val="single" w:sz="4" w:space="0" w:color="000000"/>
            </w:tcBorders>
          </w:tcPr>
          <w:p w14:paraId="3CE06A19" w14:textId="77777777" w:rsidR="00E77524" w:rsidRPr="00EB1569" w:rsidRDefault="00E77524" w:rsidP="00734F5D">
            <w:pPr>
              <w:pStyle w:val="Overskrift3"/>
              <w:keepNext w:val="0"/>
              <w:widowControl/>
              <w:spacing w:before="40" w:line="240" w:lineRule="auto"/>
            </w:pPr>
          </w:p>
        </w:tc>
        <w:tc>
          <w:tcPr>
            <w:tcW w:w="1157" w:type="pct"/>
            <w:tcBorders>
              <w:top w:val="single" w:sz="4" w:space="0" w:color="000000"/>
              <w:left w:val="single" w:sz="4" w:space="0" w:color="000000"/>
              <w:bottom w:val="single" w:sz="4" w:space="0" w:color="000000"/>
            </w:tcBorders>
          </w:tcPr>
          <w:p w14:paraId="765D5199" w14:textId="14D8BF22" w:rsidR="001C2D3E" w:rsidRPr="00325A95" w:rsidRDefault="001C2D3E" w:rsidP="00734F5D">
            <w:pPr>
              <w:pStyle w:val="Tabell"/>
              <w:widowControl/>
              <w:rPr>
                <w:b/>
                <w:bCs/>
              </w:rPr>
            </w:pPr>
            <w:r w:rsidRPr="00325A95">
              <w:rPr>
                <w:b/>
                <w:bCs/>
              </w:rPr>
              <w:t>Disposisjonsrett</w:t>
            </w:r>
          </w:p>
          <w:p w14:paraId="08530E56" w14:textId="3D62121A" w:rsidR="00E77524" w:rsidRPr="00EB1569" w:rsidRDefault="00E77524" w:rsidP="00734F5D">
            <w:pPr>
              <w:pStyle w:val="Tabell"/>
              <w:widowControl/>
            </w:pPr>
            <w:r w:rsidRPr="00EB1569">
              <w:t>Kunden har behov for disposisjonsrett, dokumentasjon og tilgang til eventuell utviklet</w:t>
            </w:r>
            <w:r w:rsidR="00AE31A8">
              <w:t xml:space="preserve"> eller tilpasset</w:t>
            </w:r>
            <w:r w:rsidRPr="00EB1569">
              <w:t xml:space="preserve"> kode Kunden helt eller delvis har </w:t>
            </w:r>
            <w:r w:rsidR="00B04931">
              <w:t>betalt for</w:t>
            </w:r>
            <w:r w:rsidRPr="00EB1569">
              <w:t xml:space="preserve"> gjennom denne avtalen.</w:t>
            </w:r>
          </w:p>
        </w:tc>
        <w:tc>
          <w:tcPr>
            <w:tcW w:w="1170" w:type="pct"/>
            <w:tcBorders>
              <w:top w:val="single" w:sz="4" w:space="0" w:color="000000"/>
              <w:left w:val="single" w:sz="4" w:space="0" w:color="000000"/>
              <w:bottom w:val="single" w:sz="4" w:space="0" w:color="000000"/>
              <w:right w:val="single" w:sz="4" w:space="0" w:color="000000"/>
            </w:tcBorders>
          </w:tcPr>
          <w:p w14:paraId="327EFE2D" w14:textId="1EC93244" w:rsidR="00E77524" w:rsidRPr="00EB1569" w:rsidRDefault="00E77524" w:rsidP="00734F5D">
            <w:pPr>
              <w:pStyle w:val="Tabell"/>
              <w:widowControl/>
              <w:rPr>
                <w:szCs w:val="22"/>
              </w:rPr>
            </w:pPr>
            <w:r w:rsidRPr="00EB1569">
              <w:rPr>
                <w:szCs w:val="22"/>
              </w:rPr>
              <w:t>Kunden har i SSA-L Bilag 7 beskrevet en endring til SSA-L avtalen</w:t>
            </w:r>
            <w:r w:rsidR="005053B0">
              <w:rPr>
                <w:szCs w:val="22"/>
              </w:rPr>
              <w:t xml:space="preserve"> for utvidet disposisjonsrett</w:t>
            </w:r>
            <w:r w:rsidR="006137F5">
              <w:rPr>
                <w:szCs w:val="22"/>
              </w:rPr>
              <w:t>,</w:t>
            </w:r>
            <w:r w:rsidR="003D6035">
              <w:rPr>
                <w:szCs w:val="22"/>
              </w:rPr>
              <w:t xml:space="preserve"> basert på tilsvarende i SSA-V</w:t>
            </w:r>
            <w:r w:rsidRPr="00EB1569">
              <w:rPr>
                <w:szCs w:val="22"/>
              </w:rPr>
              <w:t>.</w:t>
            </w:r>
          </w:p>
          <w:p w14:paraId="410C6AFC" w14:textId="77777777" w:rsidR="00E77524" w:rsidRPr="00EB1569" w:rsidRDefault="00E77524" w:rsidP="00734F5D">
            <w:pPr>
              <w:pStyle w:val="Tabell"/>
              <w:widowControl/>
              <w:rPr>
                <w:szCs w:val="22"/>
              </w:rPr>
            </w:pPr>
            <w:r w:rsidRPr="00EB1569">
              <w:rPr>
                <w:szCs w:val="22"/>
              </w:rPr>
              <w:t>Leverandøren bes om:</w:t>
            </w:r>
          </w:p>
          <w:p w14:paraId="14711DAA" w14:textId="77777777" w:rsidR="00E77524" w:rsidRPr="00EB1569" w:rsidRDefault="00E77524" w:rsidP="00734F5D">
            <w:pPr>
              <w:pStyle w:val="Tabell"/>
              <w:widowControl/>
              <w:numPr>
                <w:ilvl w:val="0"/>
                <w:numId w:val="26"/>
              </w:numPr>
              <w:rPr>
                <w:szCs w:val="22"/>
              </w:rPr>
            </w:pPr>
            <w:r w:rsidRPr="00EB1569">
              <w:rPr>
                <w:szCs w:val="22"/>
              </w:rPr>
              <w:t xml:space="preserve">Godkjenne / Avvise Kundens forslag. </w:t>
            </w:r>
          </w:p>
          <w:p w14:paraId="528BCD9C" w14:textId="69F94015" w:rsidR="00E77524" w:rsidRPr="00EB1569" w:rsidRDefault="008C6E2C" w:rsidP="00734F5D">
            <w:pPr>
              <w:pStyle w:val="Tabell"/>
              <w:widowControl/>
              <w:ind w:left="720"/>
              <w:rPr>
                <w:szCs w:val="22"/>
              </w:rPr>
            </w:pPr>
            <w:r>
              <w:rPr>
                <w:szCs w:val="22"/>
              </w:rPr>
              <w:t>eller</w:t>
            </w:r>
            <w:r w:rsidR="00E77524" w:rsidRPr="00EB1569">
              <w:rPr>
                <w:szCs w:val="22"/>
              </w:rPr>
              <w:t>,</w:t>
            </w:r>
          </w:p>
          <w:p w14:paraId="7559B721" w14:textId="128CCDE3" w:rsidR="00E77524" w:rsidRPr="00EB1569" w:rsidRDefault="00E77524" w:rsidP="00734F5D">
            <w:pPr>
              <w:pStyle w:val="Tabell"/>
              <w:widowControl/>
              <w:numPr>
                <w:ilvl w:val="0"/>
                <w:numId w:val="26"/>
              </w:numPr>
              <w:rPr>
                <w:szCs w:val="22"/>
              </w:rPr>
            </w:pPr>
            <w:r w:rsidRPr="00EB1569">
              <w:rPr>
                <w:szCs w:val="22"/>
              </w:rPr>
              <w:t>Beskrive</w:t>
            </w:r>
            <w:r w:rsidR="008C6E2C">
              <w:rPr>
                <w:szCs w:val="22"/>
              </w:rPr>
              <w:t xml:space="preserve"> alternativ</w:t>
            </w:r>
            <w:r w:rsidR="004139EB">
              <w:rPr>
                <w:szCs w:val="22"/>
              </w:rPr>
              <w:t>t</w:t>
            </w:r>
            <w:r w:rsidR="005053B0">
              <w:rPr>
                <w:szCs w:val="22"/>
              </w:rPr>
              <w:t xml:space="preserve"> </w:t>
            </w:r>
            <w:r w:rsidR="00BB606D">
              <w:rPr>
                <w:szCs w:val="22"/>
              </w:rPr>
              <w:t>tilbud</w:t>
            </w:r>
            <w:r w:rsidR="00933E79">
              <w:rPr>
                <w:szCs w:val="22"/>
              </w:rPr>
              <w:t xml:space="preserve"> </w:t>
            </w:r>
            <w:r w:rsidRPr="00EB1569">
              <w:rPr>
                <w:szCs w:val="22"/>
              </w:rPr>
              <w:t>som ivaretar behovet.</w:t>
            </w:r>
          </w:p>
        </w:tc>
        <w:tc>
          <w:tcPr>
            <w:tcW w:w="261" w:type="pct"/>
            <w:tcBorders>
              <w:top w:val="single" w:sz="4" w:space="0" w:color="000000"/>
              <w:left w:val="single" w:sz="4" w:space="0" w:color="000000"/>
              <w:bottom w:val="single" w:sz="4" w:space="0" w:color="000000"/>
            </w:tcBorders>
          </w:tcPr>
          <w:p w14:paraId="0DD36E8B" w14:textId="53A5FBDF" w:rsidR="00E77524" w:rsidRPr="00EB1569" w:rsidRDefault="00E77524" w:rsidP="00734F5D">
            <w:pPr>
              <w:pStyle w:val="Tabell"/>
              <w:widowControl/>
              <w:jc w:val="center"/>
              <w:rPr>
                <w:b/>
                <w:szCs w:val="22"/>
              </w:rPr>
            </w:pPr>
            <w:r w:rsidRPr="00EB1569">
              <w:rPr>
                <w:b/>
                <w:szCs w:val="22"/>
              </w:rPr>
              <w:t>B</w:t>
            </w:r>
          </w:p>
        </w:tc>
        <w:tc>
          <w:tcPr>
            <w:tcW w:w="366" w:type="pct"/>
            <w:tcBorders>
              <w:top w:val="single" w:sz="4" w:space="0" w:color="000000"/>
              <w:left w:val="single" w:sz="4" w:space="0" w:color="000000"/>
              <w:bottom w:val="single" w:sz="4" w:space="0" w:color="000000"/>
            </w:tcBorders>
          </w:tcPr>
          <w:p w14:paraId="03448039" w14:textId="77777777" w:rsidR="00E77524" w:rsidRPr="00EB1569" w:rsidRDefault="00E77524" w:rsidP="00734F5D">
            <w:pPr>
              <w:pStyle w:val="Tabell"/>
              <w:widowControl/>
              <w:rPr>
                <w:szCs w:val="22"/>
              </w:rPr>
            </w:pPr>
          </w:p>
        </w:tc>
        <w:tc>
          <w:tcPr>
            <w:tcW w:w="1657" w:type="pct"/>
            <w:tcBorders>
              <w:top w:val="single" w:sz="4" w:space="0" w:color="000000"/>
              <w:left w:val="single" w:sz="4" w:space="0" w:color="000000"/>
              <w:bottom w:val="single" w:sz="4" w:space="0" w:color="000000"/>
              <w:right w:val="single" w:sz="4" w:space="0" w:color="000000"/>
            </w:tcBorders>
          </w:tcPr>
          <w:p w14:paraId="75F7C73F" w14:textId="77777777" w:rsidR="00E77524" w:rsidRPr="00EB1569" w:rsidRDefault="00E77524" w:rsidP="00734F5D">
            <w:pPr>
              <w:pStyle w:val="Tabell"/>
              <w:widowControl/>
              <w:rPr>
                <w:szCs w:val="22"/>
              </w:rPr>
            </w:pPr>
          </w:p>
        </w:tc>
      </w:tr>
    </w:tbl>
    <w:p w14:paraId="5D1481B2" w14:textId="77777777" w:rsidR="00FA36E8" w:rsidRDefault="00FA36E8" w:rsidP="007F54D4">
      <w:pPr>
        <w:pStyle w:val="Tabell"/>
      </w:pPr>
    </w:p>
    <w:p w14:paraId="42648A65" w14:textId="77777777" w:rsidR="009C3C0E" w:rsidRDefault="009C3C0E" w:rsidP="007F54D4">
      <w:pPr>
        <w:pStyle w:val="Tabell"/>
      </w:pPr>
    </w:p>
    <w:sectPr w:rsidR="009C3C0E" w:rsidSect="00000477">
      <w:headerReference w:type="default" r:id="rId11"/>
      <w:footerReference w:type="default" r:id="rId12"/>
      <w:pgSz w:w="15840" w:h="12240" w:orient="landscape" w:code="1"/>
      <w:pgMar w:top="1418"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0C6C3" w14:textId="77777777" w:rsidR="00330061" w:rsidRPr="00EB1569" w:rsidRDefault="00330061" w:rsidP="004C5CC4">
      <w:pPr>
        <w:pStyle w:val="Kulepunkt-niv2"/>
      </w:pPr>
      <w:r w:rsidRPr="00EB1569">
        <w:separator/>
      </w:r>
    </w:p>
  </w:endnote>
  <w:endnote w:type="continuationSeparator" w:id="0">
    <w:p w14:paraId="005E93F6" w14:textId="77777777" w:rsidR="00330061" w:rsidRPr="00EB1569" w:rsidRDefault="00330061" w:rsidP="004C5CC4">
      <w:pPr>
        <w:pStyle w:val="Kulepunkt-niv2"/>
      </w:pPr>
      <w:r w:rsidRPr="00EB156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9AB7" w14:textId="513D7D5A" w:rsidR="00DB6416" w:rsidRPr="00EB1569" w:rsidRDefault="006452FF" w:rsidP="006A013E">
    <w:pPr>
      <w:pStyle w:val="Bunntekst"/>
      <w:pBdr>
        <w:top w:val="single" w:sz="4" w:space="1" w:color="auto"/>
      </w:pBdr>
      <w:tabs>
        <w:tab w:val="left" w:pos="6287"/>
      </w:tabs>
      <w:rPr>
        <w:rFonts w:cs="Arial"/>
        <w:i/>
        <w:sz w:val="16"/>
        <w:szCs w:val="18"/>
      </w:rPr>
    </w:pPr>
    <w:r w:rsidRPr="00EB1569">
      <w:rPr>
        <w:sz w:val="20"/>
      </w:rPr>
      <w:t xml:space="preserve">26-02620 Bilag </w:t>
    </w:r>
    <w:r w:rsidR="00A25C81">
      <w:rPr>
        <w:sz w:val="20"/>
      </w:rPr>
      <w:t xml:space="preserve">2 Leverandørens beskrivelse av tjenesten </w:t>
    </w:r>
    <w:r w:rsidR="00DB6416" w:rsidRPr="00EB1569">
      <w:rPr>
        <w:rFonts w:cs="Arial"/>
        <w:i/>
        <w:sz w:val="16"/>
        <w:szCs w:val="18"/>
      </w:rPr>
      <w:tab/>
    </w:r>
    <w:r w:rsidR="00DB6416" w:rsidRPr="00EB1569">
      <w:rPr>
        <w:rFonts w:cs="Arial"/>
        <w:i/>
        <w:sz w:val="16"/>
        <w:szCs w:val="18"/>
      </w:rPr>
      <w:tab/>
    </w:r>
    <w:r w:rsidR="00092E55">
      <w:rPr>
        <w:rFonts w:cs="Arial"/>
        <w:i/>
        <w:sz w:val="16"/>
        <w:szCs w:val="18"/>
      </w:rPr>
      <w:tab/>
    </w:r>
    <w:r w:rsidR="00092E55">
      <w:rPr>
        <w:rFonts w:cs="Arial"/>
        <w:i/>
        <w:sz w:val="16"/>
        <w:szCs w:val="18"/>
      </w:rPr>
      <w:tab/>
    </w:r>
    <w:r w:rsidR="00092E55">
      <w:rPr>
        <w:rFonts w:cs="Arial"/>
        <w:i/>
        <w:sz w:val="16"/>
        <w:szCs w:val="18"/>
      </w:rPr>
      <w:tab/>
    </w:r>
    <w:r w:rsidR="00092E55">
      <w:rPr>
        <w:rFonts w:cs="Arial"/>
        <w:i/>
        <w:sz w:val="16"/>
        <w:szCs w:val="18"/>
      </w:rPr>
      <w:tab/>
    </w:r>
    <w:r w:rsidR="00092E55">
      <w:rPr>
        <w:rFonts w:cs="Arial"/>
        <w:i/>
        <w:sz w:val="16"/>
        <w:szCs w:val="18"/>
      </w:rPr>
      <w:tab/>
    </w:r>
    <w:r w:rsidR="00DB6416" w:rsidRPr="00EB1569">
      <w:rPr>
        <w:rFonts w:cs="Arial"/>
        <w:i/>
        <w:sz w:val="16"/>
        <w:szCs w:val="18"/>
      </w:rPr>
      <w:t xml:space="preserve">Side </w:t>
    </w:r>
    <w:r w:rsidR="00DB6416" w:rsidRPr="00EB1569">
      <w:rPr>
        <w:rStyle w:val="Sidetall"/>
        <w:rFonts w:cs="Arial"/>
        <w:i/>
        <w:sz w:val="16"/>
        <w:szCs w:val="18"/>
      </w:rPr>
      <w:fldChar w:fldCharType="begin"/>
    </w:r>
    <w:r w:rsidR="00DB6416" w:rsidRPr="00EB1569">
      <w:rPr>
        <w:rStyle w:val="Sidetall"/>
        <w:rFonts w:cs="Arial"/>
        <w:i/>
        <w:sz w:val="16"/>
        <w:szCs w:val="18"/>
      </w:rPr>
      <w:instrText xml:space="preserve"> PAGE </w:instrText>
    </w:r>
    <w:r w:rsidR="00DB6416" w:rsidRPr="00EB1569">
      <w:rPr>
        <w:rStyle w:val="Sidetall"/>
        <w:rFonts w:cs="Arial"/>
        <w:i/>
        <w:sz w:val="16"/>
        <w:szCs w:val="18"/>
      </w:rPr>
      <w:fldChar w:fldCharType="separate"/>
    </w:r>
    <w:r w:rsidR="00E01771" w:rsidRPr="00EB1569">
      <w:rPr>
        <w:rStyle w:val="Sidetall"/>
        <w:rFonts w:cs="Arial"/>
        <w:i/>
        <w:sz w:val="16"/>
        <w:szCs w:val="18"/>
      </w:rPr>
      <w:t>6</w:t>
    </w:r>
    <w:r w:rsidR="00DB6416" w:rsidRPr="00EB1569">
      <w:rPr>
        <w:rStyle w:val="Sidetall"/>
        <w:rFonts w:cs="Arial"/>
        <w:i/>
        <w:sz w:val="16"/>
        <w:szCs w:val="18"/>
      </w:rPr>
      <w:fldChar w:fldCharType="end"/>
    </w:r>
    <w:r w:rsidR="00DB6416" w:rsidRPr="00EB1569">
      <w:rPr>
        <w:rStyle w:val="Sidetall"/>
        <w:rFonts w:cs="Arial"/>
        <w:i/>
        <w:sz w:val="16"/>
        <w:szCs w:val="18"/>
      </w:rPr>
      <w:t xml:space="preserve"> av </w:t>
    </w:r>
    <w:r w:rsidR="00DB6416" w:rsidRPr="00EB1569">
      <w:rPr>
        <w:rStyle w:val="Sidetall"/>
        <w:rFonts w:cs="Arial"/>
        <w:i/>
        <w:sz w:val="16"/>
        <w:szCs w:val="18"/>
      </w:rPr>
      <w:fldChar w:fldCharType="begin"/>
    </w:r>
    <w:r w:rsidR="00DB6416" w:rsidRPr="00EB1569">
      <w:rPr>
        <w:rStyle w:val="Sidetall"/>
        <w:rFonts w:cs="Arial"/>
        <w:i/>
        <w:sz w:val="16"/>
        <w:szCs w:val="18"/>
      </w:rPr>
      <w:instrText xml:space="preserve"> NUMPAGES </w:instrText>
    </w:r>
    <w:r w:rsidR="00DB6416" w:rsidRPr="00EB1569">
      <w:rPr>
        <w:rStyle w:val="Sidetall"/>
        <w:rFonts w:cs="Arial"/>
        <w:i/>
        <w:sz w:val="16"/>
        <w:szCs w:val="18"/>
      </w:rPr>
      <w:fldChar w:fldCharType="separate"/>
    </w:r>
    <w:r w:rsidR="00E01771" w:rsidRPr="00EB1569">
      <w:rPr>
        <w:rStyle w:val="Sidetall"/>
        <w:rFonts w:cs="Arial"/>
        <w:i/>
        <w:sz w:val="16"/>
        <w:szCs w:val="18"/>
      </w:rPr>
      <w:t>6</w:t>
    </w:r>
    <w:r w:rsidR="00DB6416" w:rsidRPr="00EB1569">
      <w:rPr>
        <w:rStyle w:val="Sidetall"/>
        <w:rFonts w:cs="Arial"/>
        <w: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D217B" w14:textId="77777777" w:rsidR="00330061" w:rsidRPr="00EB1569" w:rsidRDefault="00330061" w:rsidP="004C5CC4">
      <w:pPr>
        <w:pStyle w:val="Kulepunkt-niv2"/>
      </w:pPr>
      <w:r w:rsidRPr="00EB1569">
        <w:separator/>
      </w:r>
    </w:p>
  </w:footnote>
  <w:footnote w:type="continuationSeparator" w:id="0">
    <w:p w14:paraId="1B9C22C4" w14:textId="77777777" w:rsidR="00330061" w:rsidRPr="00EB1569" w:rsidRDefault="00330061" w:rsidP="004C5CC4">
      <w:pPr>
        <w:pStyle w:val="Kulepunkt-niv2"/>
      </w:pPr>
      <w:r w:rsidRPr="00EB156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BFE" w14:textId="6760080A" w:rsidR="00DB6416" w:rsidRPr="00EB1569" w:rsidRDefault="00BF48FD" w:rsidP="007F54D4">
    <w:pPr>
      <w:pStyle w:val="Topptekst"/>
      <w:pBdr>
        <w:bottom w:val="single" w:sz="4" w:space="1" w:color="auto"/>
      </w:pBdr>
      <w:tabs>
        <w:tab w:val="clear" w:pos="8640"/>
        <w:tab w:val="right" w:pos="13288"/>
      </w:tabs>
      <w:rPr>
        <w:sz w:val="20"/>
      </w:rPr>
    </w:pPr>
    <w:r>
      <w:rPr>
        <w:sz w:val="20"/>
      </w:rPr>
      <w:t xml:space="preserve">26/02620 </w:t>
    </w:r>
    <w:r w:rsidR="006452FF" w:rsidRPr="00EB1569">
      <w:rPr>
        <w:sz w:val="20"/>
      </w:rPr>
      <w:t>Avtale om publiseringsløsning for Norsk helsenett SF</w:t>
    </w:r>
    <w:r w:rsidR="007F54D4" w:rsidRPr="00EB1569">
      <w:rPr>
        <w:sz w:val="20"/>
      </w:rPr>
      <w:tab/>
    </w:r>
    <w:r w:rsidR="001A0718">
      <w:rPr>
        <w:noProof/>
      </w:rPr>
      <w:drawing>
        <wp:inline distT="0" distB="0" distL="0" distR="0" wp14:anchorId="6A216799" wp14:editId="1E903BCA">
          <wp:extent cx="1975485" cy="176530"/>
          <wp:effectExtent l="0" t="0" r="5715" b="0"/>
          <wp:docPr id="1938374451" name="Picture 193837445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485" cy="176530"/>
                  </a:xfrm>
                  <a:prstGeom prst="rect">
                    <a:avLst/>
                  </a:prstGeom>
                  <a:noFill/>
                </pic:spPr>
              </pic:pic>
            </a:graphicData>
          </a:graphic>
        </wp:inline>
      </w:drawing>
    </w:r>
    <w:r w:rsidR="007F54D4" w:rsidRPr="00EB1569">
      <w:rP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7F1199"/>
    <w:multiLevelType w:val="hybridMultilevel"/>
    <w:tmpl w:val="1488099E"/>
    <w:lvl w:ilvl="0" w:tplc="28EA00B2">
      <w:start w:val="70"/>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7361F1F"/>
    <w:multiLevelType w:val="hybridMultilevel"/>
    <w:tmpl w:val="332CAE6C"/>
    <w:lvl w:ilvl="0" w:tplc="DDCA401C">
      <w:start w:val="1"/>
      <w:numFmt w:val="bullet"/>
      <w:lvlText w:val=""/>
      <w:lvlJc w:val="left"/>
      <w:pPr>
        <w:ind w:left="720" w:hanging="360"/>
      </w:pPr>
      <w:rPr>
        <w:rFonts w:ascii="Symbol" w:hAnsi="Symbol" w:hint="default"/>
      </w:rPr>
    </w:lvl>
    <w:lvl w:ilvl="1" w:tplc="C63EAB28">
      <w:start w:val="1"/>
      <w:numFmt w:val="bullet"/>
      <w:lvlText w:val="o"/>
      <w:lvlJc w:val="left"/>
      <w:pPr>
        <w:ind w:left="1440" w:hanging="360"/>
      </w:pPr>
      <w:rPr>
        <w:rFonts w:ascii="Courier New" w:hAnsi="Courier New" w:hint="default"/>
      </w:rPr>
    </w:lvl>
    <w:lvl w:ilvl="2" w:tplc="938AAE14">
      <w:start w:val="1"/>
      <w:numFmt w:val="bullet"/>
      <w:lvlText w:val=""/>
      <w:lvlJc w:val="left"/>
      <w:pPr>
        <w:ind w:left="2160" w:hanging="360"/>
      </w:pPr>
      <w:rPr>
        <w:rFonts w:ascii="Wingdings" w:hAnsi="Wingdings" w:hint="default"/>
      </w:rPr>
    </w:lvl>
    <w:lvl w:ilvl="3" w:tplc="B7E44CFA">
      <w:start w:val="1"/>
      <w:numFmt w:val="bullet"/>
      <w:lvlText w:val=""/>
      <w:lvlJc w:val="left"/>
      <w:pPr>
        <w:ind w:left="2880" w:hanging="360"/>
      </w:pPr>
      <w:rPr>
        <w:rFonts w:ascii="Symbol" w:hAnsi="Symbol" w:hint="default"/>
      </w:rPr>
    </w:lvl>
    <w:lvl w:ilvl="4" w:tplc="9176017E">
      <w:start w:val="1"/>
      <w:numFmt w:val="bullet"/>
      <w:lvlText w:val="o"/>
      <w:lvlJc w:val="left"/>
      <w:pPr>
        <w:ind w:left="3600" w:hanging="360"/>
      </w:pPr>
      <w:rPr>
        <w:rFonts w:ascii="Courier New" w:hAnsi="Courier New" w:hint="default"/>
      </w:rPr>
    </w:lvl>
    <w:lvl w:ilvl="5" w:tplc="C0A072B0">
      <w:start w:val="1"/>
      <w:numFmt w:val="bullet"/>
      <w:lvlText w:val=""/>
      <w:lvlJc w:val="left"/>
      <w:pPr>
        <w:ind w:left="4320" w:hanging="360"/>
      </w:pPr>
      <w:rPr>
        <w:rFonts w:ascii="Wingdings" w:hAnsi="Wingdings" w:hint="default"/>
      </w:rPr>
    </w:lvl>
    <w:lvl w:ilvl="6" w:tplc="47306EDC">
      <w:start w:val="1"/>
      <w:numFmt w:val="bullet"/>
      <w:lvlText w:val=""/>
      <w:lvlJc w:val="left"/>
      <w:pPr>
        <w:ind w:left="5040" w:hanging="360"/>
      </w:pPr>
      <w:rPr>
        <w:rFonts w:ascii="Symbol" w:hAnsi="Symbol" w:hint="default"/>
      </w:rPr>
    </w:lvl>
    <w:lvl w:ilvl="7" w:tplc="5CE8C064">
      <w:start w:val="1"/>
      <w:numFmt w:val="bullet"/>
      <w:lvlText w:val="o"/>
      <w:lvlJc w:val="left"/>
      <w:pPr>
        <w:ind w:left="5760" w:hanging="360"/>
      </w:pPr>
      <w:rPr>
        <w:rFonts w:ascii="Courier New" w:hAnsi="Courier New" w:hint="default"/>
      </w:rPr>
    </w:lvl>
    <w:lvl w:ilvl="8" w:tplc="64D24368">
      <w:start w:val="1"/>
      <w:numFmt w:val="bullet"/>
      <w:lvlText w:val=""/>
      <w:lvlJc w:val="left"/>
      <w:pPr>
        <w:ind w:left="6480" w:hanging="360"/>
      </w:pPr>
      <w:rPr>
        <w:rFonts w:ascii="Wingdings" w:hAnsi="Wingdings" w:hint="default"/>
      </w:rPr>
    </w:lvl>
  </w:abstractNum>
  <w:abstractNum w:abstractNumId="4" w15:restartNumberingAfterBreak="0">
    <w:nsid w:val="092F0E95"/>
    <w:multiLevelType w:val="hybridMultilevel"/>
    <w:tmpl w:val="3AD2100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C246051"/>
    <w:multiLevelType w:val="hybridMultilevel"/>
    <w:tmpl w:val="B56EB700"/>
    <w:lvl w:ilvl="0" w:tplc="1EE0F9DA">
      <w:numFmt w:val="bullet"/>
      <w:lvlText w:val="•"/>
      <w:lvlJc w:val="left"/>
      <w:pPr>
        <w:ind w:left="1080" w:hanging="72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F0E3311"/>
    <w:multiLevelType w:val="hybridMultilevel"/>
    <w:tmpl w:val="9AE61424"/>
    <w:lvl w:ilvl="0" w:tplc="1EE0F9DA">
      <w:numFmt w:val="bullet"/>
      <w:lvlText w:val="•"/>
      <w:lvlJc w:val="left"/>
      <w:pPr>
        <w:ind w:left="1080" w:hanging="72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7722BB1"/>
    <w:multiLevelType w:val="hybridMultilevel"/>
    <w:tmpl w:val="3CC82F84"/>
    <w:lvl w:ilvl="0" w:tplc="1EE0F9DA">
      <w:numFmt w:val="bullet"/>
      <w:lvlText w:val="•"/>
      <w:lvlJc w:val="left"/>
      <w:pPr>
        <w:ind w:left="1080" w:hanging="72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A1A0484"/>
    <w:multiLevelType w:val="hybridMultilevel"/>
    <w:tmpl w:val="EB04B2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B63F2C"/>
    <w:multiLevelType w:val="hybridMultilevel"/>
    <w:tmpl w:val="955673D8"/>
    <w:lvl w:ilvl="0" w:tplc="1EE0F9DA">
      <w:numFmt w:val="bullet"/>
      <w:lvlText w:val="•"/>
      <w:lvlJc w:val="left"/>
      <w:pPr>
        <w:ind w:left="1080" w:hanging="72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48C58A4"/>
    <w:multiLevelType w:val="multilevel"/>
    <w:tmpl w:val="A060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C2052"/>
    <w:multiLevelType w:val="hybridMultilevel"/>
    <w:tmpl w:val="64F8063E"/>
    <w:lvl w:ilvl="0" w:tplc="04140001">
      <w:start w:val="1"/>
      <w:numFmt w:val="bullet"/>
      <w:lvlText w:val=""/>
      <w:lvlJc w:val="left"/>
      <w:pPr>
        <w:ind w:left="673" w:hanging="360"/>
      </w:pPr>
      <w:rPr>
        <w:rFonts w:ascii="Symbol" w:hAnsi="Symbol" w:hint="default"/>
      </w:rPr>
    </w:lvl>
    <w:lvl w:ilvl="1" w:tplc="04140003" w:tentative="1">
      <w:start w:val="1"/>
      <w:numFmt w:val="bullet"/>
      <w:lvlText w:val="o"/>
      <w:lvlJc w:val="left"/>
      <w:pPr>
        <w:ind w:left="1393" w:hanging="360"/>
      </w:pPr>
      <w:rPr>
        <w:rFonts w:ascii="Courier New" w:hAnsi="Courier New" w:cs="Courier New" w:hint="default"/>
      </w:rPr>
    </w:lvl>
    <w:lvl w:ilvl="2" w:tplc="04140005" w:tentative="1">
      <w:start w:val="1"/>
      <w:numFmt w:val="bullet"/>
      <w:lvlText w:val=""/>
      <w:lvlJc w:val="left"/>
      <w:pPr>
        <w:ind w:left="2113" w:hanging="360"/>
      </w:pPr>
      <w:rPr>
        <w:rFonts w:ascii="Wingdings" w:hAnsi="Wingdings" w:hint="default"/>
      </w:rPr>
    </w:lvl>
    <w:lvl w:ilvl="3" w:tplc="04140001" w:tentative="1">
      <w:start w:val="1"/>
      <w:numFmt w:val="bullet"/>
      <w:lvlText w:val=""/>
      <w:lvlJc w:val="left"/>
      <w:pPr>
        <w:ind w:left="2833" w:hanging="360"/>
      </w:pPr>
      <w:rPr>
        <w:rFonts w:ascii="Symbol" w:hAnsi="Symbol" w:hint="default"/>
      </w:rPr>
    </w:lvl>
    <w:lvl w:ilvl="4" w:tplc="04140003" w:tentative="1">
      <w:start w:val="1"/>
      <w:numFmt w:val="bullet"/>
      <w:lvlText w:val="o"/>
      <w:lvlJc w:val="left"/>
      <w:pPr>
        <w:ind w:left="3553" w:hanging="360"/>
      </w:pPr>
      <w:rPr>
        <w:rFonts w:ascii="Courier New" w:hAnsi="Courier New" w:cs="Courier New" w:hint="default"/>
      </w:rPr>
    </w:lvl>
    <w:lvl w:ilvl="5" w:tplc="04140005" w:tentative="1">
      <w:start w:val="1"/>
      <w:numFmt w:val="bullet"/>
      <w:lvlText w:val=""/>
      <w:lvlJc w:val="left"/>
      <w:pPr>
        <w:ind w:left="4273" w:hanging="360"/>
      </w:pPr>
      <w:rPr>
        <w:rFonts w:ascii="Wingdings" w:hAnsi="Wingdings" w:hint="default"/>
      </w:rPr>
    </w:lvl>
    <w:lvl w:ilvl="6" w:tplc="04140001" w:tentative="1">
      <w:start w:val="1"/>
      <w:numFmt w:val="bullet"/>
      <w:lvlText w:val=""/>
      <w:lvlJc w:val="left"/>
      <w:pPr>
        <w:ind w:left="4993" w:hanging="360"/>
      </w:pPr>
      <w:rPr>
        <w:rFonts w:ascii="Symbol" w:hAnsi="Symbol" w:hint="default"/>
      </w:rPr>
    </w:lvl>
    <w:lvl w:ilvl="7" w:tplc="04140003" w:tentative="1">
      <w:start w:val="1"/>
      <w:numFmt w:val="bullet"/>
      <w:lvlText w:val="o"/>
      <w:lvlJc w:val="left"/>
      <w:pPr>
        <w:ind w:left="5713" w:hanging="360"/>
      </w:pPr>
      <w:rPr>
        <w:rFonts w:ascii="Courier New" w:hAnsi="Courier New" w:cs="Courier New" w:hint="default"/>
      </w:rPr>
    </w:lvl>
    <w:lvl w:ilvl="8" w:tplc="04140005" w:tentative="1">
      <w:start w:val="1"/>
      <w:numFmt w:val="bullet"/>
      <w:lvlText w:val=""/>
      <w:lvlJc w:val="left"/>
      <w:pPr>
        <w:ind w:left="6433" w:hanging="360"/>
      </w:pPr>
      <w:rPr>
        <w:rFonts w:ascii="Wingdings" w:hAnsi="Wingdings" w:hint="default"/>
      </w:rPr>
    </w:lvl>
  </w:abstractNum>
  <w:abstractNum w:abstractNumId="12" w15:restartNumberingAfterBreak="0">
    <w:nsid w:val="299B690A"/>
    <w:multiLevelType w:val="hybridMultilevel"/>
    <w:tmpl w:val="D3E6A686"/>
    <w:lvl w:ilvl="0" w:tplc="1EE0F9DA">
      <w:numFmt w:val="bullet"/>
      <w:lvlText w:val="•"/>
      <w:lvlJc w:val="left"/>
      <w:pPr>
        <w:ind w:left="1080" w:hanging="72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9F25451"/>
    <w:multiLevelType w:val="hybridMultilevel"/>
    <w:tmpl w:val="8E3E475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2AED049B"/>
    <w:multiLevelType w:val="hybridMultilevel"/>
    <w:tmpl w:val="CFA466C4"/>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6" w15:restartNumberingAfterBreak="0">
    <w:nsid w:val="2ECB69A6"/>
    <w:multiLevelType w:val="hybridMultilevel"/>
    <w:tmpl w:val="F65260A2"/>
    <w:lvl w:ilvl="0" w:tplc="AF10A12E">
      <w:start w:val="4"/>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3481371"/>
    <w:multiLevelType w:val="multilevel"/>
    <w:tmpl w:val="328C70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84F60D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116988"/>
    <w:multiLevelType w:val="hybridMultilevel"/>
    <w:tmpl w:val="95D828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1882E23"/>
    <w:multiLevelType w:val="multilevel"/>
    <w:tmpl w:val="7B9C7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7370ED"/>
    <w:multiLevelType w:val="hybridMultilevel"/>
    <w:tmpl w:val="F8741E7C"/>
    <w:lvl w:ilvl="0" w:tplc="08140001">
      <w:start w:val="1"/>
      <w:numFmt w:val="bullet"/>
      <w:lvlText w:val=""/>
      <w:lvlJc w:val="left"/>
      <w:pPr>
        <w:ind w:left="720" w:hanging="360"/>
      </w:pPr>
      <w:rPr>
        <w:rFonts w:ascii="Symbol" w:hAnsi="Symbol" w:hint="default"/>
      </w:rPr>
    </w:lvl>
    <w:lvl w:ilvl="1" w:tplc="E4DEA75E">
      <w:numFmt w:val="bullet"/>
      <w:lvlText w:val="•"/>
      <w:lvlJc w:val="left"/>
      <w:pPr>
        <w:ind w:left="1800" w:hanging="720"/>
      </w:pPr>
      <w:rPr>
        <w:rFonts w:ascii="Arial" w:eastAsia="Times New Roman" w:hAnsi="Arial" w:cs="Arial"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2" w15:restartNumberingAfterBreak="0">
    <w:nsid w:val="42C71E0E"/>
    <w:multiLevelType w:val="hybridMultilevel"/>
    <w:tmpl w:val="84169E84"/>
    <w:lvl w:ilvl="0" w:tplc="08140001">
      <w:start w:val="1"/>
      <w:numFmt w:val="bullet"/>
      <w:lvlText w:val=""/>
      <w:lvlJc w:val="left"/>
      <w:pPr>
        <w:ind w:left="643" w:hanging="360"/>
      </w:pPr>
      <w:rPr>
        <w:rFonts w:ascii="Symbol" w:hAnsi="Symbol" w:hint="default"/>
      </w:rPr>
    </w:lvl>
    <w:lvl w:ilvl="1" w:tplc="08140003" w:tentative="1">
      <w:start w:val="1"/>
      <w:numFmt w:val="bullet"/>
      <w:lvlText w:val="o"/>
      <w:lvlJc w:val="left"/>
      <w:pPr>
        <w:ind w:left="1363" w:hanging="360"/>
      </w:pPr>
      <w:rPr>
        <w:rFonts w:ascii="Courier New" w:hAnsi="Courier New" w:cs="Courier New" w:hint="default"/>
      </w:rPr>
    </w:lvl>
    <w:lvl w:ilvl="2" w:tplc="08140005" w:tentative="1">
      <w:start w:val="1"/>
      <w:numFmt w:val="bullet"/>
      <w:lvlText w:val=""/>
      <w:lvlJc w:val="left"/>
      <w:pPr>
        <w:ind w:left="2083" w:hanging="360"/>
      </w:pPr>
      <w:rPr>
        <w:rFonts w:ascii="Wingdings" w:hAnsi="Wingdings" w:hint="default"/>
      </w:rPr>
    </w:lvl>
    <w:lvl w:ilvl="3" w:tplc="08140001" w:tentative="1">
      <w:start w:val="1"/>
      <w:numFmt w:val="bullet"/>
      <w:lvlText w:val=""/>
      <w:lvlJc w:val="left"/>
      <w:pPr>
        <w:ind w:left="2803" w:hanging="360"/>
      </w:pPr>
      <w:rPr>
        <w:rFonts w:ascii="Symbol" w:hAnsi="Symbol" w:hint="default"/>
      </w:rPr>
    </w:lvl>
    <w:lvl w:ilvl="4" w:tplc="08140003" w:tentative="1">
      <w:start w:val="1"/>
      <w:numFmt w:val="bullet"/>
      <w:lvlText w:val="o"/>
      <w:lvlJc w:val="left"/>
      <w:pPr>
        <w:ind w:left="3523" w:hanging="360"/>
      </w:pPr>
      <w:rPr>
        <w:rFonts w:ascii="Courier New" w:hAnsi="Courier New" w:cs="Courier New" w:hint="default"/>
      </w:rPr>
    </w:lvl>
    <w:lvl w:ilvl="5" w:tplc="08140005" w:tentative="1">
      <w:start w:val="1"/>
      <w:numFmt w:val="bullet"/>
      <w:lvlText w:val=""/>
      <w:lvlJc w:val="left"/>
      <w:pPr>
        <w:ind w:left="4243" w:hanging="360"/>
      </w:pPr>
      <w:rPr>
        <w:rFonts w:ascii="Wingdings" w:hAnsi="Wingdings" w:hint="default"/>
      </w:rPr>
    </w:lvl>
    <w:lvl w:ilvl="6" w:tplc="08140001" w:tentative="1">
      <w:start w:val="1"/>
      <w:numFmt w:val="bullet"/>
      <w:lvlText w:val=""/>
      <w:lvlJc w:val="left"/>
      <w:pPr>
        <w:ind w:left="4963" w:hanging="360"/>
      </w:pPr>
      <w:rPr>
        <w:rFonts w:ascii="Symbol" w:hAnsi="Symbol" w:hint="default"/>
      </w:rPr>
    </w:lvl>
    <w:lvl w:ilvl="7" w:tplc="08140003" w:tentative="1">
      <w:start w:val="1"/>
      <w:numFmt w:val="bullet"/>
      <w:lvlText w:val="o"/>
      <w:lvlJc w:val="left"/>
      <w:pPr>
        <w:ind w:left="5683" w:hanging="360"/>
      </w:pPr>
      <w:rPr>
        <w:rFonts w:ascii="Courier New" w:hAnsi="Courier New" w:cs="Courier New" w:hint="default"/>
      </w:rPr>
    </w:lvl>
    <w:lvl w:ilvl="8" w:tplc="08140005" w:tentative="1">
      <w:start w:val="1"/>
      <w:numFmt w:val="bullet"/>
      <w:lvlText w:val=""/>
      <w:lvlJc w:val="left"/>
      <w:pPr>
        <w:ind w:left="6403" w:hanging="360"/>
      </w:pPr>
      <w:rPr>
        <w:rFonts w:ascii="Wingdings" w:hAnsi="Wingdings" w:hint="default"/>
      </w:rPr>
    </w:lvl>
  </w:abstractNum>
  <w:abstractNum w:abstractNumId="23" w15:restartNumberingAfterBreak="0">
    <w:nsid w:val="43CB7C39"/>
    <w:multiLevelType w:val="hybridMultilevel"/>
    <w:tmpl w:val="F8F8DFA0"/>
    <w:lvl w:ilvl="0" w:tplc="1EE0F9DA">
      <w:numFmt w:val="bullet"/>
      <w:lvlText w:val="•"/>
      <w:lvlJc w:val="left"/>
      <w:pPr>
        <w:ind w:left="1080" w:hanging="72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F23CD"/>
    <w:multiLevelType w:val="hybridMultilevel"/>
    <w:tmpl w:val="4B9065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35952F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945A97"/>
    <w:multiLevelType w:val="hybridMultilevel"/>
    <w:tmpl w:val="324291FE"/>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8" w15:restartNumberingAfterBreak="0">
    <w:nsid w:val="57581AB6"/>
    <w:multiLevelType w:val="hybridMultilevel"/>
    <w:tmpl w:val="D1A8C7F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9" w15:restartNumberingAfterBreak="0">
    <w:nsid w:val="593D406A"/>
    <w:multiLevelType w:val="hybridMultilevel"/>
    <w:tmpl w:val="E24C347E"/>
    <w:lvl w:ilvl="0" w:tplc="1EE0F9DA">
      <w:numFmt w:val="bullet"/>
      <w:lvlText w:val="•"/>
      <w:lvlJc w:val="left"/>
      <w:pPr>
        <w:ind w:left="1080" w:hanging="72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E30E06"/>
    <w:multiLevelType w:val="hybridMultilevel"/>
    <w:tmpl w:val="14E4EFB4"/>
    <w:lvl w:ilvl="0" w:tplc="85023344">
      <w:start w:val="4"/>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B2F71E0"/>
    <w:multiLevelType w:val="multilevel"/>
    <w:tmpl w:val="FA42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A37A89"/>
    <w:multiLevelType w:val="hybridMultilevel"/>
    <w:tmpl w:val="759C4D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1037FD8"/>
    <w:multiLevelType w:val="multilevel"/>
    <w:tmpl w:val="DB58490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Calibri" w:hAnsi="Calibri"/>
        <w:b/>
        <w:sz w:val="22"/>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4" w15:restartNumberingAfterBreak="0">
    <w:nsid w:val="61BF1613"/>
    <w:multiLevelType w:val="multilevel"/>
    <w:tmpl w:val="3830D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F8696D"/>
    <w:multiLevelType w:val="multilevel"/>
    <w:tmpl w:val="B7002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88613C"/>
    <w:multiLevelType w:val="hybridMultilevel"/>
    <w:tmpl w:val="C13499F2"/>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5DB3C86"/>
    <w:multiLevelType w:val="hybridMultilevel"/>
    <w:tmpl w:val="87CC3A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79C2455"/>
    <w:multiLevelType w:val="hybridMultilevel"/>
    <w:tmpl w:val="15DCF12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9" w15:restartNumberingAfterBreak="0">
    <w:nsid w:val="6B3B7E14"/>
    <w:multiLevelType w:val="hybridMultilevel"/>
    <w:tmpl w:val="EE42180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4FA2633C">
      <w:numFmt w:val="bullet"/>
      <w:lvlText w:val="•"/>
      <w:lvlJc w:val="left"/>
      <w:pPr>
        <w:ind w:left="2520" w:hanging="720"/>
      </w:pPr>
      <w:rPr>
        <w:rFonts w:ascii="Calibri" w:eastAsia="Times New Roman"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1" w15:restartNumberingAfterBreak="0">
    <w:nsid w:val="6DBD3600"/>
    <w:multiLevelType w:val="hybridMultilevel"/>
    <w:tmpl w:val="C7F6D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08C73FB"/>
    <w:multiLevelType w:val="hybridMultilevel"/>
    <w:tmpl w:val="8E467DAC"/>
    <w:lvl w:ilvl="0" w:tplc="1EE0F9DA">
      <w:numFmt w:val="bullet"/>
      <w:lvlText w:val="•"/>
      <w:lvlJc w:val="left"/>
      <w:pPr>
        <w:ind w:left="1080" w:hanging="72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5B46D4"/>
    <w:multiLevelType w:val="multilevel"/>
    <w:tmpl w:val="FBC692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5" w15:restartNumberingAfterBreak="0">
    <w:nsid w:val="75FC27AC"/>
    <w:multiLevelType w:val="multilevel"/>
    <w:tmpl w:val="7C2E7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C50A29"/>
    <w:multiLevelType w:val="hybridMultilevel"/>
    <w:tmpl w:val="DD50EA0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7" w15:restartNumberingAfterBreak="0">
    <w:nsid w:val="7B99787A"/>
    <w:multiLevelType w:val="hybridMultilevel"/>
    <w:tmpl w:val="D72AEE06"/>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8" w15:restartNumberingAfterBreak="0">
    <w:nsid w:val="7C620903"/>
    <w:multiLevelType w:val="hybridMultilevel"/>
    <w:tmpl w:val="E4682110"/>
    <w:lvl w:ilvl="0" w:tplc="0414000F">
      <w:start w:val="1"/>
      <w:numFmt w:val="decimal"/>
      <w:lvlText w:val="%1."/>
      <w:lvlJc w:val="left"/>
      <w:pPr>
        <w:ind w:left="1485" w:hanging="360"/>
      </w:pPr>
    </w:lvl>
    <w:lvl w:ilvl="1" w:tplc="04140019" w:tentative="1">
      <w:start w:val="1"/>
      <w:numFmt w:val="lowerLetter"/>
      <w:lvlText w:val="%2."/>
      <w:lvlJc w:val="left"/>
      <w:pPr>
        <w:ind w:left="2205" w:hanging="360"/>
      </w:pPr>
    </w:lvl>
    <w:lvl w:ilvl="2" w:tplc="0414001B" w:tentative="1">
      <w:start w:val="1"/>
      <w:numFmt w:val="lowerRoman"/>
      <w:lvlText w:val="%3."/>
      <w:lvlJc w:val="right"/>
      <w:pPr>
        <w:ind w:left="2925" w:hanging="180"/>
      </w:pPr>
    </w:lvl>
    <w:lvl w:ilvl="3" w:tplc="0414000F" w:tentative="1">
      <w:start w:val="1"/>
      <w:numFmt w:val="decimal"/>
      <w:lvlText w:val="%4."/>
      <w:lvlJc w:val="left"/>
      <w:pPr>
        <w:ind w:left="3645" w:hanging="360"/>
      </w:pPr>
    </w:lvl>
    <w:lvl w:ilvl="4" w:tplc="04140019" w:tentative="1">
      <w:start w:val="1"/>
      <w:numFmt w:val="lowerLetter"/>
      <w:lvlText w:val="%5."/>
      <w:lvlJc w:val="left"/>
      <w:pPr>
        <w:ind w:left="4365" w:hanging="360"/>
      </w:pPr>
    </w:lvl>
    <w:lvl w:ilvl="5" w:tplc="0414001B" w:tentative="1">
      <w:start w:val="1"/>
      <w:numFmt w:val="lowerRoman"/>
      <w:lvlText w:val="%6."/>
      <w:lvlJc w:val="right"/>
      <w:pPr>
        <w:ind w:left="5085" w:hanging="180"/>
      </w:pPr>
    </w:lvl>
    <w:lvl w:ilvl="6" w:tplc="0414000F" w:tentative="1">
      <w:start w:val="1"/>
      <w:numFmt w:val="decimal"/>
      <w:lvlText w:val="%7."/>
      <w:lvlJc w:val="left"/>
      <w:pPr>
        <w:ind w:left="5805" w:hanging="360"/>
      </w:pPr>
    </w:lvl>
    <w:lvl w:ilvl="7" w:tplc="04140019" w:tentative="1">
      <w:start w:val="1"/>
      <w:numFmt w:val="lowerLetter"/>
      <w:lvlText w:val="%8."/>
      <w:lvlJc w:val="left"/>
      <w:pPr>
        <w:ind w:left="6525" w:hanging="360"/>
      </w:pPr>
    </w:lvl>
    <w:lvl w:ilvl="8" w:tplc="0414001B" w:tentative="1">
      <w:start w:val="1"/>
      <w:numFmt w:val="lowerRoman"/>
      <w:lvlText w:val="%9."/>
      <w:lvlJc w:val="right"/>
      <w:pPr>
        <w:ind w:left="7245" w:hanging="180"/>
      </w:pPr>
    </w:lvl>
  </w:abstractNum>
  <w:num w:numId="1" w16cid:durableId="1050499225">
    <w:abstractNumId w:val="3"/>
  </w:num>
  <w:num w:numId="2" w16cid:durableId="654649912">
    <w:abstractNumId w:val="24"/>
  </w:num>
  <w:num w:numId="3" w16cid:durableId="1119028170">
    <w:abstractNumId w:val="15"/>
  </w:num>
  <w:num w:numId="4" w16cid:durableId="1163204132">
    <w:abstractNumId w:val="2"/>
  </w:num>
  <w:num w:numId="5" w16cid:durableId="1998455433">
    <w:abstractNumId w:val="43"/>
  </w:num>
  <w:num w:numId="6" w16cid:durableId="744377764">
    <w:abstractNumId w:val="40"/>
  </w:num>
  <w:num w:numId="7" w16cid:durableId="1172917497">
    <w:abstractNumId w:val="33"/>
  </w:num>
  <w:num w:numId="8" w16cid:durableId="514467769">
    <w:abstractNumId w:val="0"/>
  </w:num>
  <w:num w:numId="9" w16cid:durableId="426115920">
    <w:abstractNumId w:val="26"/>
  </w:num>
  <w:num w:numId="10" w16cid:durableId="202131992">
    <w:abstractNumId w:val="22"/>
  </w:num>
  <w:num w:numId="11" w16cid:durableId="511990136">
    <w:abstractNumId w:val="1"/>
  </w:num>
  <w:num w:numId="12" w16cid:durableId="986202917">
    <w:abstractNumId w:val="28"/>
  </w:num>
  <w:num w:numId="13" w16cid:durableId="2101441925">
    <w:abstractNumId w:val="13"/>
  </w:num>
  <w:num w:numId="14" w16cid:durableId="354120480">
    <w:abstractNumId w:val="21"/>
  </w:num>
  <w:num w:numId="15" w16cid:durableId="556281765">
    <w:abstractNumId w:val="27"/>
  </w:num>
  <w:num w:numId="16" w16cid:durableId="324212372">
    <w:abstractNumId w:val="38"/>
  </w:num>
  <w:num w:numId="17" w16cid:durableId="1914971323">
    <w:abstractNumId w:val="18"/>
  </w:num>
  <w:num w:numId="18" w16cid:durableId="1149710128">
    <w:abstractNumId w:val="41"/>
  </w:num>
  <w:num w:numId="19" w16cid:durableId="514029971">
    <w:abstractNumId w:val="25"/>
  </w:num>
  <w:num w:numId="20" w16cid:durableId="1027100268">
    <w:abstractNumId w:val="36"/>
  </w:num>
  <w:num w:numId="21" w16cid:durableId="808939000">
    <w:abstractNumId w:val="14"/>
  </w:num>
  <w:num w:numId="22" w16cid:durableId="1715077889">
    <w:abstractNumId w:val="48"/>
  </w:num>
  <w:num w:numId="23" w16cid:durableId="223833630">
    <w:abstractNumId w:val="30"/>
  </w:num>
  <w:num w:numId="24" w16cid:durableId="464667894">
    <w:abstractNumId w:val="16"/>
  </w:num>
  <w:num w:numId="25" w16cid:durableId="630205350">
    <w:abstractNumId w:val="37"/>
  </w:num>
  <w:num w:numId="26" w16cid:durableId="1584098980">
    <w:abstractNumId w:val="47"/>
  </w:num>
  <w:num w:numId="27" w16cid:durableId="684789963">
    <w:abstractNumId w:val="17"/>
  </w:num>
  <w:num w:numId="28" w16cid:durableId="1696535453">
    <w:abstractNumId w:val="44"/>
  </w:num>
  <w:num w:numId="29" w16cid:durableId="63333465">
    <w:abstractNumId w:val="39"/>
  </w:num>
  <w:num w:numId="30" w16cid:durableId="1415930656">
    <w:abstractNumId w:val="4"/>
  </w:num>
  <w:num w:numId="31" w16cid:durableId="1299187678">
    <w:abstractNumId w:val="7"/>
  </w:num>
  <w:num w:numId="32" w16cid:durableId="1548839676">
    <w:abstractNumId w:val="6"/>
  </w:num>
  <w:num w:numId="33" w16cid:durableId="1225219496">
    <w:abstractNumId w:val="42"/>
  </w:num>
  <w:num w:numId="34" w16cid:durableId="1493793684">
    <w:abstractNumId w:val="12"/>
  </w:num>
  <w:num w:numId="35" w16cid:durableId="1673145905">
    <w:abstractNumId w:val="29"/>
  </w:num>
  <w:num w:numId="36" w16cid:durableId="2112313304">
    <w:abstractNumId w:val="9"/>
  </w:num>
  <w:num w:numId="37" w16cid:durableId="384380041">
    <w:abstractNumId w:val="23"/>
  </w:num>
  <w:num w:numId="38" w16cid:durableId="1742560762">
    <w:abstractNumId w:val="5"/>
  </w:num>
  <w:num w:numId="39" w16cid:durableId="1469394236">
    <w:abstractNumId w:val="8"/>
  </w:num>
  <w:num w:numId="40" w16cid:durableId="1434860159">
    <w:abstractNumId w:val="32"/>
  </w:num>
  <w:num w:numId="41" w16cid:durableId="875120138">
    <w:abstractNumId w:val="11"/>
  </w:num>
  <w:num w:numId="42" w16cid:durableId="2043822786">
    <w:abstractNumId w:val="31"/>
  </w:num>
  <w:num w:numId="43" w16cid:durableId="904996336">
    <w:abstractNumId w:val="10"/>
  </w:num>
  <w:num w:numId="44" w16cid:durableId="1923370145">
    <w:abstractNumId w:val="46"/>
  </w:num>
  <w:num w:numId="45" w16cid:durableId="1119225791">
    <w:abstractNumId w:val="20"/>
  </w:num>
  <w:num w:numId="46" w16cid:durableId="830676042">
    <w:abstractNumId w:val="35"/>
  </w:num>
  <w:num w:numId="47" w16cid:durableId="2030370834">
    <w:abstractNumId w:val="45"/>
  </w:num>
  <w:num w:numId="48" w16cid:durableId="1225069055">
    <w:abstractNumId w:val="34"/>
  </w:num>
  <w:num w:numId="49" w16cid:durableId="28620567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A6E"/>
    <w:rsid w:val="0000034E"/>
    <w:rsid w:val="00000477"/>
    <w:rsid w:val="0000077B"/>
    <w:rsid w:val="000008DD"/>
    <w:rsid w:val="00000E24"/>
    <w:rsid w:val="000011B6"/>
    <w:rsid w:val="000014D8"/>
    <w:rsid w:val="00001EA3"/>
    <w:rsid w:val="00002FE5"/>
    <w:rsid w:val="00003228"/>
    <w:rsid w:val="00003296"/>
    <w:rsid w:val="00003DAE"/>
    <w:rsid w:val="00004B40"/>
    <w:rsid w:val="0000553C"/>
    <w:rsid w:val="00005B03"/>
    <w:rsid w:val="00006152"/>
    <w:rsid w:val="000062AC"/>
    <w:rsid w:val="00006577"/>
    <w:rsid w:val="000069B3"/>
    <w:rsid w:val="00006BBF"/>
    <w:rsid w:val="00010392"/>
    <w:rsid w:val="00010949"/>
    <w:rsid w:val="000122B8"/>
    <w:rsid w:val="00012A39"/>
    <w:rsid w:val="00013575"/>
    <w:rsid w:val="0001402E"/>
    <w:rsid w:val="00014FA9"/>
    <w:rsid w:val="0001515A"/>
    <w:rsid w:val="00017070"/>
    <w:rsid w:val="00017B36"/>
    <w:rsid w:val="000203DA"/>
    <w:rsid w:val="0002090C"/>
    <w:rsid w:val="0002097F"/>
    <w:rsid w:val="00020C89"/>
    <w:rsid w:val="000211F4"/>
    <w:rsid w:val="000218D3"/>
    <w:rsid w:val="0002195D"/>
    <w:rsid w:val="00021E76"/>
    <w:rsid w:val="00021E94"/>
    <w:rsid w:val="00022216"/>
    <w:rsid w:val="0002378D"/>
    <w:rsid w:val="00023B85"/>
    <w:rsid w:val="000267AE"/>
    <w:rsid w:val="000269CC"/>
    <w:rsid w:val="00026ADA"/>
    <w:rsid w:val="000271AF"/>
    <w:rsid w:val="0002746A"/>
    <w:rsid w:val="00027936"/>
    <w:rsid w:val="00027FB3"/>
    <w:rsid w:val="000301B4"/>
    <w:rsid w:val="00030352"/>
    <w:rsid w:val="00030B9E"/>
    <w:rsid w:val="00030CAD"/>
    <w:rsid w:val="00031A44"/>
    <w:rsid w:val="00031BC0"/>
    <w:rsid w:val="00031F54"/>
    <w:rsid w:val="000326F1"/>
    <w:rsid w:val="00032B89"/>
    <w:rsid w:val="00032F96"/>
    <w:rsid w:val="000337EC"/>
    <w:rsid w:val="00033804"/>
    <w:rsid w:val="00033D5A"/>
    <w:rsid w:val="0003414E"/>
    <w:rsid w:val="0003427E"/>
    <w:rsid w:val="000348B9"/>
    <w:rsid w:val="000349CB"/>
    <w:rsid w:val="00035EDD"/>
    <w:rsid w:val="000361A9"/>
    <w:rsid w:val="000365C2"/>
    <w:rsid w:val="00036873"/>
    <w:rsid w:val="00036B81"/>
    <w:rsid w:val="000376DB"/>
    <w:rsid w:val="00037790"/>
    <w:rsid w:val="00037FAD"/>
    <w:rsid w:val="00040815"/>
    <w:rsid w:val="00040925"/>
    <w:rsid w:val="00040FCB"/>
    <w:rsid w:val="000413FA"/>
    <w:rsid w:val="00042D80"/>
    <w:rsid w:val="000432AB"/>
    <w:rsid w:val="000434C4"/>
    <w:rsid w:val="000436C9"/>
    <w:rsid w:val="00043C65"/>
    <w:rsid w:val="00043D67"/>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86E"/>
    <w:rsid w:val="00047ECF"/>
    <w:rsid w:val="00050B6D"/>
    <w:rsid w:val="00050C98"/>
    <w:rsid w:val="00050EB2"/>
    <w:rsid w:val="0005116E"/>
    <w:rsid w:val="00051550"/>
    <w:rsid w:val="000515F1"/>
    <w:rsid w:val="00051A22"/>
    <w:rsid w:val="00051A49"/>
    <w:rsid w:val="00051C5A"/>
    <w:rsid w:val="00051D81"/>
    <w:rsid w:val="000522DD"/>
    <w:rsid w:val="00052BCE"/>
    <w:rsid w:val="00052DAA"/>
    <w:rsid w:val="00053790"/>
    <w:rsid w:val="00053841"/>
    <w:rsid w:val="0005388A"/>
    <w:rsid w:val="000538CB"/>
    <w:rsid w:val="00053BC1"/>
    <w:rsid w:val="000540F0"/>
    <w:rsid w:val="000548E0"/>
    <w:rsid w:val="00054952"/>
    <w:rsid w:val="00054B36"/>
    <w:rsid w:val="000555A5"/>
    <w:rsid w:val="00056D73"/>
    <w:rsid w:val="00057017"/>
    <w:rsid w:val="00057A82"/>
    <w:rsid w:val="00060718"/>
    <w:rsid w:val="000615FB"/>
    <w:rsid w:val="00061801"/>
    <w:rsid w:val="00061FF1"/>
    <w:rsid w:val="00062024"/>
    <w:rsid w:val="0006217B"/>
    <w:rsid w:val="00062557"/>
    <w:rsid w:val="0006272B"/>
    <w:rsid w:val="0006301C"/>
    <w:rsid w:val="0006361F"/>
    <w:rsid w:val="000637C3"/>
    <w:rsid w:val="00063F13"/>
    <w:rsid w:val="00064340"/>
    <w:rsid w:val="0006505B"/>
    <w:rsid w:val="00065E96"/>
    <w:rsid w:val="00065F53"/>
    <w:rsid w:val="000670E7"/>
    <w:rsid w:val="0006738D"/>
    <w:rsid w:val="000675CF"/>
    <w:rsid w:val="0007088C"/>
    <w:rsid w:val="000710FE"/>
    <w:rsid w:val="000715B8"/>
    <w:rsid w:val="00072049"/>
    <w:rsid w:val="000725CC"/>
    <w:rsid w:val="00072A35"/>
    <w:rsid w:val="00072D5F"/>
    <w:rsid w:val="00072D81"/>
    <w:rsid w:val="00073A22"/>
    <w:rsid w:val="00073BD7"/>
    <w:rsid w:val="0007427A"/>
    <w:rsid w:val="0007509C"/>
    <w:rsid w:val="00075256"/>
    <w:rsid w:val="00075428"/>
    <w:rsid w:val="00075B21"/>
    <w:rsid w:val="00075CC3"/>
    <w:rsid w:val="00077668"/>
    <w:rsid w:val="000777F9"/>
    <w:rsid w:val="000779A9"/>
    <w:rsid w:val="00077D00"/>
    <w:rsid w:val="000801FE"/>
    <w:rsid w:val="000807FD"/>
    <w:rsid w:val="00080A0B"/>
    <w:rsid w:val="00081172"/>
    <w:rsid w:val="00081757"/>
    <w:rsid w:val="00081D1A"/>
    <w:rsid w:val="00082C95"/>
    <w:rsid w:val="00082CC9"/>
    <w:rsid w:val="00082DD5"/>
    <w:rsid w:val="000851CB"/>
    <w:rsid w:val="00085681"/>
    <w:rsid w:val="00085C69"/>
    <w:rsid w:val="00085ECE"/>
    <w:rsid w:val="00086001"/>
    <w:rsid w:val="00086421"/>
    <w:rsid w:val="0008687B"/>
    <w:rsid w:val="0008727B"/>
    <w:rsid w:val="00090435"/>
    <w:rsid w:val="00090674"/>
    <w:rsid w:val="00090739"/>
    <w:rsid w:val="00090EEB"/>
    <w:rsid w:val="00090FC7"/>
    <w:rsid w:val="0009142D"/>
    <w:rsid w:val="00091537"/>
    <w:rsid w:val="0009277C"/>
    <w:rsid w:val="00092E55"/>
    <w:rsid w:val="000936FA"/>
    <w:rsid w:val="000939DC"/>
    <w:rsid w:val="00093E4A"/>
    <w:rsid w:val="00095197"/>
    <w:rsid w:val="000954BE"/>
    <w:rsid w:val="00095AFD"/>
    <w:rsid w:val="00095FA0"/>
    <w:rsid w:val="0009638F"/>
    <w:rsid w:val="00097591"/>
    <w:rsid w:val="000A0F65"/>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786"/>
    <w:rsid w:val="000A6D7E"/>
    <w:rsid w:val="000A717C"/>
    <w:rsid w:val="000B1622"/>
    <w:rsid w:val="000B1824"/>
    <w:rsid w:val="000B29B7"/>
    <w:rsid w:val="000B4390"/>
    <w:rsid w:val="000B5611"/>
    <w:rsid w:val="000B6B0D"/>
    <w:rsid w:val="000B6E7B"/>
    <w:rsid w:val="000B743C"/>
    <w:rsid w:val="000B74EA"/>
    <w:rsid w:val="000B7C13"/>
    <w:rsid w:val="000C01A6"/>
    <w:rsid w:val="000C01C7"/>
    <w:rsid w:val="000C0E3D"/>
    <w:rsid w:val="000C0EB4"/>
    <w:rsid w:val="000C15FE"/>
    <w:rsid w:val="000C1666"/>
    <w:rsid w:val="000C1868"/>
    <w:rsid w:val="000C2BC8"/>
    <w:rsid w:val="000C2E8C"/>
    <w:rsid w:val="000C33AE"/>
    <w:rsid w:val="000C34C2"/>
    <w:rsid w:val="000C398D"/>
    <w:rsid w:val="000C39C0"/>
    <w:rsid w:val="000C3C25"/>
    <w:rsid w:val="000C49A7"/>
    <w:rsid w:val="000C55FC"/>
    <w:rsid w:val="000C60DB"/>
    <w:rsid w:val="000C61E3"/>
    <w:rsid w:val="000C6759"/>
    <w:rsid w:val="000C68FC"/>
    <w:rsid w:val="000C69A0"/>
    <w:rsid w:val="000C6C1E"/>
    <w:rsid w:val="000C6FB6"/>
    <w:rsid w:val="000C7171"/>
    <w:rsid w:val="000C7C0E"/>
    <w:rsid w:val="000C7E5B"/>
    <w:rsid w:val="000D02AC"/>
    <w:rsid w:val="000D0347"/>
    <w:rsid w:val="000D04E2"/>
    <w:rsid w:val="000D0603"/>
    <w:rsid w:val="000D1D24"/>
    <w:rsid w:val="000D249D"/>
    <w:rsid w:val="000D31E7"/>
    <w:rsid w:val="000D36BF"/>
    <w:rsid w:val="000D3FBF"/>
    <w:rsid w:val="000D3FC0"/>
    <w:rsid w:val="000D46AB"/>
    <w:rsid w:val="000D4FB8"/>
    <w:rsid w:val="000D59AC"/>
    <w:rsid w:val="000D6DA4"/>
    <w:rsid w:val="000D7004"/>
    <w:rsid w:val="000D7046"/>
    <w:rsid w:val="000D72D0"/>
    <w:rsid w:val="000D79B2"/>
    <w:rsid w:val="000D7D43"/>
    <w:rsid w:val="000E0183"/>
    <w:rsid w:val="000E06FD"/>
    <w:rsid w:val="000E0959"/>
    <w:rsid w:val="000E0A81"/>
    <w:rsid w:val="000E0B8F"/>
    <w:rsid w:val="000E1512"/>
    <w:rsid w:val="000E2805"/>
    <w:rsid w:val="000E2DBB"/>
    <w:rsid w:val="000E308A"/>
    <w:rsid w:val="000E3260"/>
    <w:rsid w:val="000E34F3"/>
    <w:rsid w:val="000E3D11"/>
    <w:rsid w:val="000E4230"/>
    <w:rsid w:val="000E45DB"/>
    <w:rsid w:val="000E484B"/>
    <w:rsid w:val="000E5120"/>
    <w:rsid w:val="000E53B7"/>
    <w:rsid w:val="000E53C4"/>
    <w:rsid w:val="000E5986"/>
    <w:rsid w:val="000E6030"/>
    <w:rsid w:val="000E6744"/>
    <w:rsid w:val="000E6CC1"/>
    <w:rsid w:val="000E7ECE"/>
    <w:rsid w:val="000F0218"/>
    <w:rsid w:val="000F1DD5"/>
    <w:rsid w:val="000F21B9"/>
    <w:rsid w:val="000F24C8"/>
    <w:rsid w:val="000F32B7"/>
    <w:rsid w:val="000F35E9"/>
    <w:rsid w:val="000F3D13"/>
    <w:rsid w:val="000F41E1"/>
    <w:rsid w:val="000F5417"/>
    <w:rsid w:val="000F5AC6"/>
    <w:rsid w:val="000F5CEF"/>
    <w:rsid w:val="000F66CD"/>
    <w:rsid w:val="000F68B2"/>
    <w:rsid w:val="000F78B3"/>
    <w:rsid w:val="000F7ECC"/>
    <w:rsid w:val="001000BC"/>
    <w:rsid w:val="001001DC"/>
    <w:rsid w:val="0010028D"/>
    <w:rsid w:val="00100ED3"/>
    <w:rsid w:val="00101198"/>
    <w:rsid w:val="00101364"/>
    <w:rsid w:val="0010142D"/>
    <w:rsid w:val="00101763"/>
    <w:rsid w:val="00101AAE"/>
    <w:rsid w:val="00101BC4"/>
    <w:rsid w:val="001020DE"/>
    <w:rsid w:val="00102222"/>
    <w:rsid w:val="001024A3"/>
    <w:rsid w:val="001040CF"/>
    <w:rsid w:val="00104873"/>
    <w:rsid w:val="00104E5F"/>
    <w:rsid w:val="001052BF"/>
    <w:rsid w:val="0010540C"/>
    <w:rsid w:val="0010578A"/>
    <w:rsid w:val="00105ABF"/>
    <w:rsid w:val="0010667C"/>
    <w:rsid w:val="00107175"/>
    <w:rsid w:val="0010732F"/>
    <w:rsid w:val="00107446"/>
    <w:rsid w:val="00107DBA"/>
    <w:rsid w:val="001101F3"/>
    <w:rsid w:val="00110D43"/>
    <w:rsid w:val="0011241F"/>
    <w:rsid w:val="00112579"/>
    <w:rsid w:val="00112901"/>
    <w:rsid w:val="001130DD"/>
    <w:rsid w:val="0011359F"/>
    <w:rsid w:val="00113639"/>
    <w:rsid w:val="00113819"/>
    <w:rsid w:val="00113E9C"/>
    <w:rsid w:val="00114394"/>
    <w:rsid w:val="00114608"/>
    <w:rsid w:val="0011496F"/>
    <w:rsid w:val="00114FA9"/>
    <w:rsid w:val="00115561"/>
    <w:rsid w:val="00115852"/>
    <w:rsid w:val="001161C8"/>
    <w:rsid w:val="001169B0"/>
    <w:rsid w:val="00116CC2"/>
    <w:rsid w:val="00116D5B"/>
    <w:rsid w:val="00116D96"/>
    <w:rsid w:val="0011701F"/>
    <w:rsid w:val="00117F35"/>
    <w:rsid w:val="0012077A"/>
    <w:rsid w:val="0012077B"/>
    <w:rsid w:val="00120A56"/>
    <w:rsid w:val="00121124"/>
    <w:rsid w:val="001215CA"/>
    <w:rsid w:val="00121C26"/>
    <w:rsid w:val="00121DF4"/>
    <w:rsid w:val="00122042"/>
    <w:rsid w:val="0012241F"/>
    <w:rsid w:val="00122634"/>
    <w:rsid w:val="00122B15"/>
    <w:rsid w:val="00123048"/>
    <w:rsid w:val="00123618"/>
    <w:rsid w:val="001239B1"/>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27AEB"/>
    <w:rsid w:val="00130D27"/>
    <w:rsid w:val="00131033"/>
    <w:rsid w:val="00131454"/>
    <w:rsid w:val="00131467"/>
    <w:rsid w:val="001319D5"/>
    <w:rsid w:val="001325F5"/>
    <w:rsid w:val="00132B50"/>
    <w:rsid w:val="0013350E"/>
    <w:rsid w:val="0013371D"/>
    <w:rsid w:val="001338F5"/>
    <w:rsid w:val="0013484F"/>
    <w:rsid w:val="001348D3"/>
    <w:rsid w:val="00134918"/>
    <w:rsid w:val="00134B55"/>
    <w:rsid w:val="00134BD3"/>
    <w:rsid w:val="00134E63"/>
    <w:rsid w:val="001353D5"/>
    <w:rsid w:val="00135531"/>
    <w:rsid w:val="00135C33"/>
    <w:rsid w:val="00135F3B"/>
    <w:rsid w:val="00136A15"/>
    <w:rsid w:val="00136EEF"/>
    <w:rsid w:val="0013786E"/>
    <w:rsid w:val="00137B14"/>
    <w:rsid w:val="001404F9"/>
    <w:rsid w:val="00141150"/>
    <w:rsid w:val="0014170F"/>
    <w:rsid w:val="00141A33"/>
    <w:rsid w:val="00141A5B"/>
    <w:rsid w:val="00141A69"/>
    <w:rsid w:val="00141C05"/>
    <w:rsid w:val="00142157"/>
    <w:rsid w:val="00142479"/>
    <w:rsid w:val="001425EC"/>
    <w:rsid w:val="00142855"/>
    <w:rsid w:val="00142929"/>
    <w:rsid w:val="00143579"/>
    <w:rsid w:val="00143C4A"/>
    <w:rsid w:val="00144103"/>
    <w:rsid w:val="001448C8"/>
    <w:rsid w:val="00144BCB"/>
    <w:rsid w:val="00144DDE"/>
    <w:rsid w:val="00144E06"/>
    <w:rsid w:val="001458A6"/>
    <w:rsid w:val="00146BE7"/>
    <w:rsid w:val="00147909"/>
    <w:rsid w:val="00147A59"/>
    <w:rsid w:val="001508F8"/>
    <w:rsid w:val="00150935"/>
    <w:rsid w:val="00151103"/>
    <w:rsid w:val="00151493"/>
    <w:rsid w:val="001519E9"/>
    <w:rsid w:val="00151D7E"/>
    <w:rsid w:val="00151F94"/>
    <w:rsid w:val="001524D4"/>
    <w:rsid w:val="00152714"/>
    <w:rsid w:val="00152A8A"/>
    <w:rsid w:val="00152B88"/>
    <w:rsid w:val="00152C28"/>
    <w:rsid w:val="00152E86"/>
    <w:rsid w:val="00153052"/>
    <w:rsid w:val="0015441D"/>
    <w:rsid w:val="001548B5"/>
    <w:rsid w:val="00154AD1"/>
    <w:rsid w:val="001557ED"/>
    <w:rsid w:val="00156286"/>
    <w:rsid w:val="00156A3C"/>
    <w:rsid w:val="00157E56"/>
    <w:rsid w:val="001604D3"/>
    <w:rsid w:val="00160AEA"/>
    <w:rsid w:val="001610D4"/>
    <w:rsid w:val="001612C9"/>
    <w:rsid w:val="001614BF"/>
    <w:rsid w:val="00161634"/>
    <w:rsid w:val="00161DDE"/>
    <w:rsid w:val="00162916"/>
    <w:rsid w:val="00162BC3"/>
    <w:rsid w:val="00162D0A"/>
    <w:rsid w:val="00163A31"/>
    <w:rsid w:val="00163BFC"/>
    <w:rsid w:val="00163EC7"/>
    <w:rsid w:val="00164609"/>
    <w:rsid w:val="00164787"/>
    <w:rsid w:val="00164ADE"/>
    <w:rsid w:val="00164E2D"/>
    <w:rsid w:val="001650A3"/>
    <w:rsid w:val="001652F8"/>
    <w:rsid w:val="001656BB"/>
    <w:rsid w:val="0016588D"/>
    <w:rsid w:val="0016598F"/>
    <w:rsid w:val="00166534"/>
    <w:rsid w:val="001667E0"/>
    <w:rsid w:val="00166886"/>
    <w:rsid w:val="001676C9"/>
    <w:rsid w:val="00167BC3"/>
    <w:rsid w:val="00167D3F"/>
    <w:rsid w:val="00170530"/>
    <w:rsid w:val="00170542"/>
    <w:rsid w:val="00170652"/>
    <w:rsid w:val="00170B44"/>
    <w:rsid w:val="001711EB"/>
    <w:rsid w:val="0017132E"/>
    <w:rsid w:val="0017153F"/>
    <w:rsid w:val="00171722"/>
    <w:rsid w:val="00171930"/>
    <w:rsid w:val="00171AAB"/>
    <w:rsid w:val="00171DCA"/>
    <w:rsid w:val="0017209B"/>
    <w:rsid w:val="00172C0F"/>
    <w:rsid w:val="001730DD"/>
    <w:rsid w:val="001731CE"/>
    <w:rsid w:val="001769D2"/>
    <w:rsid w:val="001770BF"/>
    <w:rsid w:val="00177AAB"/>
    <w:rsid w:val="00182060"/>
    <w:rsid w:val="00182243"/>
    <w:rsid w:val="00183709"/>
    <w:rsid w:val="00183B21"/>
    <w:rsid w:val="00183D4A"/>
    <w:rsid w:val="00183E80"/>
    <w:rsid w:val="001850A3"/>
    <w:rsid w:val="00185299"/>
    <w:rsid w:val="00185671"/>
    <w:rsid w:val="00186246"/>
    <w:rsid w:val="001863FD"/>
    <w:rsid w:val="00186E29"/>
    <w:rsid w:val="00187C8B"/>
    <w:rsid w:val="00187E67"/>
    <w:rsid w:val="00190379"/>
    <w:rsid w:val="00190F09"/>
    <w:rsid w:val="00191225"/>
    <w:rsid w:val="00191670"/>
    <w:rsid w:val="00191F5A"/>
    <w:rsid w:val="00192264"/>
    <w:rsid w:val="00192415"/>
    <w:rsid w:val="00192633"/>
    <w:rsid w:val="00192D49"/>
    <w:rsid w:val="001936FC"/>
    <w:rsid w:val="00194021"/>
    <w:rsid w:val="00194250"/>
    <w:rsid w:val="001944B0"/>
    <w:rsid w:val="00195309"/>
    <w:rsid w:val="00195C45"/>
    <w:rsid w:val="00195C7C"/>
    <w:rsid w:val="00196CB7"/>
    <w:rsid w:val="00197811"/>
    <w:rsid w:val="001A0718"/>
    <w:rsid w:val="001A087A"/>
    <w:rsid w:val="001A089A"/>
    <w:rsid w:val="001A0B05"/>
    <w:rsid w:val="001A0B99"/>
    <w:rsid w:val="001A1449"/>
    <w:rsid w:val="001A16C3"/>
    <w:rsid w:val="001A1A41"/>
    <w:rsid w:val="001A1E92"/>
    <w:rsid w:val="001A1ED4"/>
    <w:rsid w:val="001A2C8D"/>
    <w:rsid w:val="001A35AC"/>
    <w:rsid w:val="001A39AD"/>
    <w:rsid w:val="001A3B53"/>
    <w:rsid w:val="001A425E"/>
    <w:rsid w:val="001A480F"/>
    <w:rsid w:val="001A4BB2"/>
    <w:rsid w:val="001A4F41"/>
    <w:rsid w:val="001A5697"/>
    <w:rsid w:val="001A56E4"/>
    <w:rsid w:val="001A5896"/>
    <w:rsid w:val="001A5D5F"/>
    <w:rsid w:val="001A5E09"/>
    <w:rsid w:val="001A67B5"/>
    <w:rsid w:val="001A691E"/>
    <w:rsid w:val="001A72E4"/>
    <w:rsid w:val="001A7354"/>
    <w:rsid w:val="001A75F7"/>
    <w:rsid w:val="001A7D61"/>
    <w:rsid w:val="001B028D"/>
    <w:rsid w:val="001B0C99"/>
    <w:rsid w:val="001B0F00"/>
    <w:rsid w:val="001B1A9E"/>
    <w:rsid w:val="001B25E9"/>
    <w:rsid w:val="001B3770"/>
    <w:rsid w:val="001B3981"/>
    <w:rsid w:val="001B43EA"/>
    <w:rsid w:val="001B582B"/>
    <w:rsid w:val="001B641B"/>
    <w:rsid w:val="001B68D7"/>
    <w:rsid w:val="001B7392"/>
    <w:rsid w:val="001B7E02"/>
    <w:rsid w:val="001B7EBB"/>
    <w:rsid w:val="001C01C2"/>
    <w:rsid w:val="001C0797"/>
    <w:rsid w:val="001C09D9"/>
    <w:rsid w:val="001C15E9"/>
    <w:rsid w:val="001C19B0"/>
    <w:rsid w:val="001C1E5D"/>
    <w:rsid w:val="001C2D3E"/>
    <w:rsid w:val="001C301B"/>
    <w:rsid w:val="001C3A2A"/>
    <w:rsid w:val="001C3DD0"/>
    <w:rsid w:val="001C45F4"/>
    <w:rsid w:val="001C51CE"/>
    <w:rsid w:val="001C5303"/>
    <w:rsid w:val="001C580F"/>
    <w:rsid w:val="001C76E0"/>
    <w:rsid w:val="001C7AB1"/>
    <w:rsid w:val="001C7EA1"/>
    <w:rsid w:val="001C7F48"/>
    <w:rsid w:val="001D063B"/>
    <w:rsid w:val="001D12C0"/>
    <w:rsid w:val="001D1497"/>
    <w:rsid w:val="001D14CC"/>
    <w:rsid w:val="001D1808"/>
    <w:rsid w:val="001D1985"/>
    <w:rsid w:val="001D269D"/>
    <w:rsid w:val="001D28C7"/>
    <w:rsid w:val="001D31A4"/>
    <w:rsid w:val="001D3522"/>
    <w:rsid w:val="001D388F"/>
    <w:rsid w:val="001D4479"/>
    <w:rsid w:val="001D457C"/>
    <w:rsid w:val="001D4915"/>
    <w:rsid w:val="001D4BDA"/>
    <w:rsid w:val="001D6B6C"/>
    <w:rsid w:val="001D6CCA"/>
    <w:rsid w:val="001D7A37"/>
    <w:rsid w:val="001E0895"/>
    <w:rsid w:val="001E08E4"/>
    <w:rsid w:val="001E0AA8"/>
    <w:rsid w:val="001E1475"/>
    <w:rsid w:val="001E30D4"/>
    <w:rsid w:val="001E3A64"/>
    <w:rsid w:val="001E3E33"/>
    <w:rsid w:val="001E4078"/>
    <w:rsid w:val="001E430A"/>
    <w:rsid w:val="001E49DC"/>
    <w:rsid w:val="001E4BE7"/>
    <w:rsid w:val="001E5196"/>
    <w:rsid w:val="001E563C"/>
    <w:rsid w:val="001E574B"/>
    <w:rsid w:val="001E57CC"/>
    <w:rsid w:val="001E597A"/>
    <w:rsid w:val="001E5CF7"/>
    <w:rsid w:val="001E6822"/>
    <w:rsid w:val="001E6CDB"/>
    <w:rsid w:val="001E707A"/>
    <w:rsid w:val="001E7559"/>
    <w:rsid w:val="001F083B"/>
    <w:rsid w:val="001F11F8"/>
    <w:rsid w:val="001F28B5"/>
    <w:rsid w:val="001F2C6B"/>
    <w:rsid w:val="001F3303"/>
    <w:rsid w:val="001F333D"/>
    <w:rsid w:val="001F35A9"/>
    <w:rsid w:val="001F5265"/>
    <w:rsid w:val="001F5DFA"/>
    <w:rsid w:val="001F5F2E"/>
    <w:rsid w:val="001F64DA"/>
    <w:rsid w:val="001F6E2D"/>
    <w:rsid w:val="001F72C9"/>
    <w:rsid w:val="001F78F8"/>
    <w:rsid w:val="001F7A91"/>
    <w:rsid w:val="00200203"/>
    <w:rsid w:val="0020048F"/>
    <w:rsid w:val="00200A96"/>
    <w:rsid w:val="00200E05"/>
    <w:rsid w:val="00200FF3"/>
    <w:rsid w:val="00201242"/>
    <w:rsid w:val="00201985"/>
    <w:rsid w:val="002019FC"/>
    <w:rsid w:val="00201BBB"/>
    <w:rsid w:val="00202657"/>
    <w:rsid w:val="0020291C"/>
    <w:rsid w:val="0020393C"/>
    <w:rsid w:val="002039A3"/>
    <w:rsid w:val="00203BD5"/>
    <w:rsid w:val="00204151"/>
    <w:rsid w:val="002045A3"/>
    <w:rsid w:val="00204BCF"/>
    <w:rsid w:val="00204D52"/>
    <w:rsid w:val="00204F3C"/>
    <w:rsid w:val="00205C30"/>
    <w:rsid w:val="00206461"/>
    <w:rsid w:val="002064AB"/>
    <w:rsid w:val="00206706"/>
    <w:rsid w:val="00206C0A"/>
    <w:rsid w:val="00207295"/>
    <w:rsid w:val="00207523"/>
    <w:rsid w:val="0020796C"/>
    <w:rsid w:val="00207A30"/>
    <w:rsid w:val="00210553"/>
    <w:rsid w:val="0021090B"/>
    <w:rsid w:val="00210A48"/>
    <w:rsid w:val="00210BA3"/>
    <w:rsid w:val="00210EDD"/>
    <w:rsid w:val="00210FF2"/>
    <w:rsid w:val="00211327"/>
    <w:rsid w:val="002114EC"/>
    <w:rsid w:val="00211C0C"/>
    <w:rsid w:val="002124AE"/>
    <w:rsid w:val="00213407"/>
    <w:rsid w:val="0021356C"/>
    <w:rsid w:val="002136D1"/>
    <w:rsid w:val="002139F4"/>
    <w:rsid w:val="00213DE5"/>
    <w:rsid w:val="00213F7E"/>
    <w:rsid w:val="0021454B"/>
    <w:rsid w:val="002147C8"/>
    <w:rsid w:val="00214A38"/>
    <w:rsid w:val="00214A9C"/>
    <w:rsid w:val="00214C88"/>
    <w:rsid w:val="00214D36"/>
    <w:rsid w:val="00214E35"/>
    <w:rsid w:val="002152F0"/>
    <w:rsid w:val="00215512"/>
    <w:rsid w:val="00215584"/>
    <w:rsid w:val="00216559"/>
    <w:rsid w:val="00216EA2"/>
    <w:rsid w:val="002170FA"/>
    <w:rsid w:val="0021732F"/>
    <w:rsid w:val="00220356"/>
    <w:rsid w:val="00220681"/>
    <w:rsid w:val="0022083D"/>
    <w:rsid w:val="00220D37"/>
    <w:rsid w:val="0022116A"/>
    <w:rsid w:val="002214AB"/>
    <w:rsid w:val="00221B2E"/>
    <w:rsid w:val="00222718"/>
    <w:rsid w:val="002229A4"/>
    <w:rsid w:val="00222C68"/>
    <w:rsid w:val="002231B9"/>
    <w:rsid w:val="00223270"/>
    <w:rsid w:val="0022333F"/>
    <w:rsid w:val="002236B6"/>
    <w:rsid w:val="002241D5"/>
    <w:rsid w:val="002244E7"/>
    <w:rsid w:val="00224BF3"/>
    <w:rsid w:val="0022512B"/>
    <w:rsid w:val="002261FE"/>
    <w:rsid w:val="00226D42"/>
    <w:rsid w:val="002270F2"/>
    <w:rsid w:val="0022732D"/>
    <w:rsid w:val="002276E2"/>
    <w:rsid w:val="00227FE7"/>
    <w:rsid w:val="00230542"/>
    <w:rsid w:val="002306EB"/>
    <w:rsid w:val="0023086A"/>
    <w:rsid w:val="00230B12"/>
    <w:rsid w:val="00230F9A"/>
    <w:rsid w:val="00230FCC"/>
    <w:rsid w:val="0023157E"/>
    <w:rsid w:val="00231A3C"/>
    <w:rsid w:val="002321C1"/>
    <w:rsid w:val="002323E6"/>
    <w:rsid w:val="0023260B"/>
    <w:rsid w:val="00232B2E"/>
    <w:rsid w:val="00232D22"/>
    <w:rsid w:val="002330D3"/>
    <w:rsid w:val="00233587"/>
    <w:rsid w:val="00233B40"/>
    <w:rsid w:val="00233DC0"/>
    <w:rsid w:val="00233F4C"/>
    <w:rsid w:val="0023497E"/>
    <w:rsid w:val="00234F12"/>
    <w:rsid w:val="00235BAE"/>
    <w:rsid w:val="00235EC9"/>
    <w:rsid w:val="002366D7"/>
    <w:rsid w:val="00236896"/>
    <w:rsid w:val="002376C7"/>
    <w:rsid w:val="002404B4"/>
    <w:rsid w:val="00240579"/>
    <w:rsid w:val="00241182"/>
    <w:rsid w:val="002413AF"/>
    <w:rsid w:val="002413B7"/>
    <w:rsid w:val="002418E1"/>
    <w:rsid w:val="00241B6E"/>
    <w:rsid w:val="00241DC6"/>
    <w:rsid w:val="00241E14"/>
    <w:rsid w:val="00242220"/>
    <w:rsid w:val="002423E7"/>
    <w:rsid w:val="0024244B"/>
    <w:rsid w:val="002425C7"/>
    <w:rsid w:val="00243CEE"/>
    <w:rsid w:val="00243FD3"/>
    <w:rsid w:val="00245B87"/>
    <w:rsid w:val="00245C87"/>
    <w:rsid w:val="00245F4B"/>
    <w:rsid w:val="0024633B"/>
    <w:rsid w:val="0024657E"/>
    <w:rsid w:val="00246C9D"/>
    <w:rsid w:val="002470DA"/>
    <w:rsid w:val="00247C3D"/>
    <w:rsid w:val="00247C3F"/>
    <w:rsid w:val="00250A02"/>
    <w:rsid w:val="00250A81"/>
    <w:rsid w:val="00250AAD"/>
    <w:rsid w:val="00251208"/>
    <w:rsid w:val="00252319"/>
    <w:rsid w:val="00252CC2"/>
    <w:rsid w:val="002538B3"/>
    <w:rsid w:val="00253F7A"/>
    <w:rsid w:val="0025498E"/>
    <w:rsid w:val="00254A21"/>
    <w:rsid w:val="00254DE4"/>
    <w:rsid w:val="002554ED"/>
    <w:rsid w:val="00255A7A"/>
    <w:rsid w:val="00255D0E"/>
    <w:rsid w:val="002560B3"/>
    <w:rsid w:val="0025714B"/>
    <w:rsid w:val="002573F0"/>
    <w:rsid w:val="0025799C"/>
    <w:rsid w:val="002579AC"/>
    <w:rsid w:val="00257CAB"/>
    <w:rsid w:val="00260663"/>
    <w:rsid w:val="0026146F"/>
    <w:rsid w:val="0026164F"/>
    <w:rsid w:val="0026184C"/>
    <w:rsid w:val="002620C8"/>
    <w:rsid w:val="0026219C"/>
    <w:rsid w:val="00262EA6"/>
    <w:rsid w:val="0026301F"/>
    <w:rsid w:val="0026457D"/>
    <w:rsid w:val="002647DB"/>
    <w:rsid w:val="00265654"/>
    <w:rsid w:val="00265AB7"/>
    <w:rsid w:val="00265FD2"/>
    <w:rsid w:val="00266189"/>
    <w:rsid w:val="002668AC"/>
    <w:rsid w:val="00266C7D"/>
    <w:rsid w:val="00267091"/>
    <w:rsid w:val="00267521"/>
    <w:rsid w:val="002676FD"/>
    <w:rsid w:val="00267AB9"/>
    <w:rsid w:val="00267BF5"/>
    <w:rsid w:val="00267C5D"/>
    <w:rsid w:val="00267CD9"/>
    <w:rsid w:val="00267EE4"/>
    <w:rsid w:val="002700BF"/>
    <w:rsid w:val="0027104C"/>
    <w:rsid w:val="002714A8"/>
    <w:rsid w:val="002715BA"/>
    <w:rsid w:val="00271846"/>
    <w:rsid w:val="00272383"/>
    <w:rsid w:val="00272835"/>
    <w:rsid w:val="00273094"/>
    <w:rsid w:val="002732B2"/>
    <w:rsid w:val="0027410C"/>
    <w:rsid w:val="00274D91"/>
    <w:rsid w:val="00274E21"/>
    <w:rsid w:val="00275B57"/>
    <w:rsid w:val="00275F14"/>
    <w:rsid w:val="0027637D"/>
    <w:rsid w:val="002768CF"/>
    <w:rsid w:val="00276E07"/>
    <w:rsid w:val="00276EAA"/>
    <w:rsid w:val="0027702A"/>
    <w:rsid w:val="00277403"/>
    <w:rsid w:val="0027776D"/>
    <w:rsid w:val="00277B95"/>
    <w:rsid w:val="0028034E"/>
    <w:rsid w:val="0028042A"/>
    <w:rsid w:val="002806DD"/>
    <w:rsid w:val="00280C5A"/>
    <w:rsid w:val="00280C68"/>
    <w:rsid w:val="00280DFB"/>
    <w:rsid w:val="0028207D"/>
    <w:rsid w:val="00282C9B"/>
    <w:rsid w:val="002848FA"/>
    <w:rsid w:val="00284A36"/>
    <w:rsid w:val="00284E60"/>
    <w:rsid w:val="00284F41"/>
    <w:rsid w:val="00285046"/>
    <w:rsid w:val="002850C3"/>
    <w:rsid w:val="00285189"/>
    <w:rsid w:val="00285B8B"/>
    <w:rsid w:val="00286153"/>
    <w:rsid w:val="0028637F"/>
    <w:rsid w:val="002868E7"/>
    <w:rsid w:val="00287947"/>
    <w:rsid w:val="002879A0"/>
    <w:rsid w:val="00287CD2"/>
    <w:rsid w:val="00287FAA"/>
    <w:rsid w:val="00290534"/>
    <w:rsid w:val="002913EE"/>
    <w:rsid w:val="00291FC6"/>
    <w:rsid w:val="00292469"/>
    <w:rsid w:val="00292E07"/>
    <w:rsid w:val="00293634"/>
    <w:rsid w:val="002937FA"/>
    <w:rsid w:val="00294167"/>
    <w:rsid w:val="00294E0A"/>
    <w:rsid w:val="002951D8"/>
    <w:rsid w:val="00295ABB"/>
    <w:rsid w:val="00295C37"/>
    <w:rsid w:val="00296CF4"/>
    <w:rsid w:val="00297433"/>
    <w:rsid w:val="00297AF3"/>
    <w:rsid w:val="002A0070"/>
    <w:rsid w:val="002A0B9D"/>
    <w:rsid w:val="002A0DDD"/>
    <w:rsid w:val="002A0FE3"/>
    <w:rsid w:val="002A16B0"/>
    <w:rsid w:val="002A18F0"/>
    <w:rsid w:val="002A2300"/>
    <w:rsid w:val="002A27AD"/>
    <w:rsid w:val="002A2998"/>
    <w:rsid w:val="002A2F29"/>
    <w:rsid w:val="002A3583"/>
    <w:rsid w:val="002A3D5E"/>
    <w:rsid w:val="002A4255"/>
    <w:rsid w:val="002A43E2"/>
    <w:rsid w:val="002A5A4E"/>
    <w:rsid w:val="002A5B00"/>
    <w:rsid w:val="002A64C3"/>
    <w:rsid w:val="002A69A1"/>
    <w:rsid w:val="002A6C32"/>
    <w:rsid w:val="002A75B2"/>
    <w:rsid w:val="002B03CB"/>
    <w:rsid w:val="002B0820"/>
    <w:rsid w:val="002B093C"/>
    <w:rsid w:val="002B1B49"/>
    <w:rsid w:val="002B2C1D"/>
    <w:rsid w:val="002B33EC"/>
    <w:rsid w:val="002B4BE1"/>
    <w:rsid w:val="002B4EC4"/>
    <w:rsid w:val="002B50AB"/>
    <w:rsid w:val="002B52CC"/>
    <w:rsid w:val="002B6CBB"/>
    <w:rsid w:val="002B6E38"/>
    <w:rsid w:val="002B70C8"/>
    <w:rsid w:val="002B7C8C"/>
    <w:rsid w:val="002C0E85"/>
    <w:rsid w:val="002C1073"/>
    <w:rsid w:val="002C153D"/>
    <w:rsid w:val="002C1FD2"/>
    <w:rsid w:val="002C24F1"/>
    <w:rsid w:val="002C274E"/>
    <w:rsid w:val="002C35E4"/>
    <w:rsid w:val="002C3BC7"/>
    <w:rsid w:val="002C403E"/>
    <w:rsid w:val="002C4164"/>
    <w:rsid w:val="002C551A"/>
    <w:rsid w:val="002C63CE"/>
    <w:rsid w:val="002C6CD3"/>
    <w:rsid w:val="002C7424"/>
    <w:rsid w:val="002C7A79"/>
    <w:rsid w:val="002C7D9E"/>
    <w:rsid w:val="002C7E53"/>
    <w:rsid w:val="002D0B6C"/>
    <w:rsid w:val="002D0F7A"/>
    <w:rsid w:val="002D1780"/>
    <w:rsid w:val="002D19B2"/>
    <w:rsid w:val="002D1BBE"/>
    <w:rsid w:val="002D2A0B"/>
    <w:rsid w:val="002D2F0D"/>
    <w:rsid w:val="002D348F"/>
    <w:rsid w:val="002D3B6B"/>
    <w:rsid w:val="002D3C00"/>
    <w:rsid w:val="002D3DB1"/>
    <w:rsid w:val="002D46DB"/>
    <w:rsid w:val="002D49C6"/>
    <w:rsid w:val="002D5351"/>
    <w:rsid w:val="002D56C7"/>
    <w:rsid w:val="002D5A0C"/>
    <w:rsid w:val="002D6460"/>
    <w:rsid w:val="002D68D3"/>
    <w:rsid w:val="002D7025"/>
    <w:rsid w:val="002D7611"/>
    <w:rsid w:val="002D7CBD"/>
    <w:rsid w:val="002D7D5D"/>
    <w:rsid w:val="002E0472"/>
    <w:rsid w:val="002E0D4B"/>
    <w:rsid w:val="002E11B5"/>
    <w:rsid w:val="002E1405"/>
    <w:rsid w:val="002E14CB"/>
    <w:rsid w:val="002E173D"/>
    <w:rsid w:val="002E1DA7"/>
    <w:rsid w:val="002E212C"/>
    <w:rsid w:val="002E2152"/>
    <w:rsid w:val="002E299C"/>
    <w:rsid w:val="002E3043"/>
    <w:rsid w:val="002E438A"/>
    <w:rsid w:val="002E5DC2"/>
    <w:rsid w:val="002E6034"/>
    <w:rsid w:val="002E603E"/>
    <w:rsid w:val="002E6118"/>
    <w:rsid w:val="002E6B1E"/>
    <w:rsid w:val="002E7491"/>
    <w:rsid w:val="002E75C4"/>
    <w:rsid w:val="002E7A74"/>
    <w:rsid w:val="002E7BE3"/>
    <w:rsid w:val="002E7D40"/>
    <w:rsid w:val="002F0B5A"/>
    <w:rsid w:val="002F1025"/>
    <w:rsid w:val="002F110E"/>
    <w:rsid w:val="002F114A"/>
    <w:rsid w:val="002F1B75"/>
    <w:rsid w:val="002F1FD2"/>
    <w:rsid w:val="002F24F3"/>
    <w:rsid w:val="002F259E"/>
    <w:rsid w:val="002F2A80"/>
    <w:rsid w:val="002F2ADF"/>
    <w:rsid w:val="002F2B80"/>
    <w:rsid w:val="002F2C4E"/>
    <w:rsid w:val="002F3174"/>
    <w:rsid w:val="002F3A95"/>
    <w:rsid w:val="002F42D8"/>
    <w:rsid w:val="002F4A1B"/>
    <w:rsid w:val="002F4F40"/>
    <w:rsid w:val="002F4FD0"/>
    <w:rsid w:val="002F5B1E"/>
    <w:rsid w:val="002F5C77"/>
    <w:rsid w:val="002F7048"/>
    <w:rsid w:val="002F7605"/>
    <w:rsid w:val="002F778F"/>
    <w:rsid w:val="002F78E9"/>
    <w:rsid w:val="003001E6"/>
    <w:rsid w:val="003003A7"/>
    <w:rsid w:val="00300439"/>
    <w:rsid w:val="00300DAF"/>
    <w:rsid w:val="00301639"/>
    <w:rsid w:val="00301D76"/>
    <w:rsid w:val="00302819"/>
    <w:rsid w:val="00302A84"/>
    <w:rsid w:val="0030314D"/>
    <w:rsid w:val="00304884"/>
    <w:rsid w:val="00304F44"/>
    <w:rsid w:val="00305279"/>
    <w:rsid w:val="003055BD"/>
    <w:rsid w:val="0030561F"/>
    <w:rsid w:val="003056DE"/>
    <w:rsid w:val="0030652F"/>
    <w:rsid w:val="00306FD7"/>
    <w:rsid w:val="00307464"/>
    <w:rsid w:val="00307A4D"/>
    <w:rsid w:val="00307CE7"/>
    <w:rsid w:val="00307F36"/>
    <w:rsid w:val="00310966"/>
    <w:rsid w:val="00310B5E"/>
    <w:rsid w:val="00310E4D"/>
    <w:rsid w:val="00311581"/>
    <w:rsid w:val="00312318"/>
    <w:rsid w:val="00312CC0"/>
    <w:rsid w:val="00313037"/>
    <w:rsid w:val="00313C3C"/>
    <w:rsid w:val="0031423E"/>
    <w:rsid w:val="00314DCB"/>
    <w:rsid w:val="003151E7"/>
    <w:rsid w:val="00315654"/>
    <w:rsid w:val="00316B3D"/>
    <w:rsid w:val="0031702C"/>
    <w:rsid w:val="003172E6"/>
    <w:rsid w:val="00320F0D"/>
    <w:rsid w:val="00321283"/>
    <w:rsid w:val="00321597"/>
    <w:rsid w:val="003218CA"/>
    <w:rsid w:val="00321D7C"/>
    <w:rsid w:val="00321EB1"/>
    <w:rsid w:val="0032212D"/>
    <w:rsid w:val="003221E4"/>
    <w:rsid w:val="00322AC1"/>
    <w:rsid w:val="00322E28"/>
    <w:rsid w:val="0032328D"/>
    <w:rsid w:val="0032329F"/>
    <w:rsid w:val="00323424"/>
    <w:rsid w:val="003239FE"/>
    <w:rsid w:val="00323C7D"/>
    <w:rsid w:val="00323D3F"/>
    <w:rsid w:val="00323DDD"/>
    <w:rsid w:val="0032437F"/>
    <w:rsid w:val="003250BF"/>
    <w:rsid w:val="0032539F"/>
    <w:rsid w:val="0032567C"/>
    <w:rsid w:val="00325A95"/>
    <w:rsid w:val="00325E40"/>
    <w:rsid w:val="0032653D"/>
    <w:rsid w:val="00326731"/>
    <w:rsid w:val="003268B9"/>
    <w:rsid w:val="003272B2"/>
    <w:rsid w:val="00327382"/>
    <w:rsid w:val="00327A0B"/>
    <w:rsid w:val="00327B13"/>
    <w:rsid w:val="00330061"/>
    <w:rsid w:val="00331E44"/>
    <w:rsid w:val="003321A5"/>
    <w:rsid w:val="00332355"/>
    <w:rsid w:val="00332442"/>
    <w:rsid w:val="0033279C"/>
    <w:rsid w:val="00332A02"/>
    <w:rsid w:val="00332A13"/>
    <w:rsid w:val="003332AD"/>
    <w:rsid w:val="003334A6"/>
    <w:rsid w:val="00333639"/>
    <w:rsid w:val="00333756"/>
    <w:rsid w:val="00333863"/>
    <w:rsid w:val="003339FB"/>
    <w:rsid w:val="00333B8B"/>
    <w:rsid w:val="00333F1C"/>
    <w:rsid w:val="0033417F"/>
    <w:rsid w:val="0033435D"/>
    <w:rsid w:val="0033453E"/>
    <w:rsid w:val="00334A31"/>
    <w:rsid w:val="00334F9D"/>
    <w:rsid w:val="003350C3"/>
    <w:rsid w:val="00335390"/>
    <w:rsid w:val="0033547E"/>
    <w:rsid w:val="0033585F"/>
    <w:rsid w:val="00336370"/>
    <w:rsid w:val="00336C78"/>
    <w:rsid w:val="003376D3"/>
    <w:rsid w:val="00337B1C"/>
    <w:rsid w:val="00340C1E"/>
    <w:rsid w:val="00342096"/>
    <w:rsid w:val="003439FF"/>
    <w:rsid w:val="00344272"/>
    <w:rsid w:val="003445A0"/>
    <w:rsid w:val="00344A68"/>
    <w:rsid w:val="0034514D"/>
    <w:rsid w:val="003451B7"/>
    <w:rsid w:val="003451B9"/>
    <w:rsid w:val="00345641"/>
    <w:rsid w:val="00346123"/>
    <w:rsid w:val="003461B2"/>
    <w:rsid w:val="00346655"/>
    <w:rsid w:val="003469F2"/>
    <w:rsid w:val="00346C2F"/>
    <w:rsid w:val="003474FB"/>
    <w:rsid w:val="0034759E"/>
    <w:rsid w:val="003475C9"/>
    <w:rsid w:val="0034763E"/>
    <w:rsid w:val="00347679"/>
    <w:rsid w:val="00350931"/>
    <w:rsid w:val="00350AE7"/>
    <w:rsid w:val="00350D5F"/>
    <w:rsid w:val="003517ED"/>
    <w:rsid w:val="00352657"/>
    <w:rsid w:val="00352C53"/>
    <w:rsid w:val="00352CE5"/>
    <w:rsid w:val="003534F4"/>
    <w:rsid w:val="00353AD7"/>
    <w:rsid w:val="00354678"/>
    <w:rsid w:val="00354AE0"/>
    <w:rsid w:val="00354DC5"/>
    <w:rsid w:val="00354DE5"/>
    <w:rsid w:val="0035516B"/>
    <w:rsid w:val="003551AB"/>
    <w:rsid w:val="0035611D"/>
    <w:rsid w:val="00356EEB"/>
    <w:rsid w:val="0035726D"/>
    <w:rsid w:val="003575BA"/>
    <w:rsid w:val="003576B5"/>
    <w:rsid w:val="003607B3"/>
    <w:rsid w:val="0036093B"/>
    <w:rsid w:val="0036186B"/>
    <w:rsid w:val="00361EEC"/>
    <w:rsid w:val="0036208A"/>
    <w:rsid w:val="00362574"/>
    <w:rsid w:val="00362945"/>
    <w:rsid w:val="00362DCB"/>
    <w:rsid w:val="003636FC"/>
    <w:rsid w:val="0036375D"/>
    <w:rsid w:val="00363B32"/>
    <w:rsid w:val="00363B60"/>
    <w:rsid w:val="0036402F"/>
    <w:rsid w:val="003640B3"/>
    <w:rsid w:val="003642EC"/>
    <w:rsid w:val="0036433F"/>
    <w:rsid w:val="00364971"/>
    <w:rsid w:val="00365354"/>
    <w:rsid w:val="0036612E"/>
    <w:rsid w:val="00366370"/>
    <w:rsid w:val="00366ABC"/>
    <w:rsid w:val="0036753B"/>
    <w:rsid w:val="00367FF9"/>
    <w:rsid w:val="00370344"/>
    <w:rsid w:val="00370A95"/>
    <w:rsid w:val="00370C4C"/>
    <w:rsid w:val="00370F8B"/>
    <w:rsid w:val="0037110E"/>
    <w:rsid w:val="003717EE"/>
    <w:rsid w:val="00371F4C"/>
    <w:rsid w:val="00371FAA"/>
    <w:rsid w:val="00373177"/>
    <w:rsid w:val="003736C5"/>
    <w:rsid w:val="00373842"/>
    <w:rsid w:val="0037388D"/>
    <w:rsid w:val="003738D1"/>
    <w:rsid w:val="00373F1F"/>
    <w:rsid w:val="00374863"/>
    <w:rsid w:val="003748F9"/>
    <w:rsid w:val="00374B76"/>
    <w:rsid w:val="00374EEF"/>
    <w:rsid w:val="00375A0A"/>
    <w:rsid w:val="00375F26"/>
    <w:rsid w:val="0037626E"/>
    <w:rsid w:val="0037758F"/>
    <w:rsid w:val="00377764"/>
    <w:rsid w:val="00380392"/>
    <w:rsid w:val="00380A83"/>
    <w:rsid w:val="00380EF6"/>
    <w:rsid w:val="003813E9"/>
    <w:rsid w:val="003815FB"/>
    <w:rsid w:val="003819C5"/>
    <w:rsid w:val="00381AE8"/>
    <w:rsid w:val="0038240F"/>
    <w:rsid w:val="003828B0"/>
    <w:rsid w:val="00382BD5"/>
    <w:rsid w:val="00383645"/>
    <w:rsid w:val="003841B4"/>
    <w:rsid w:val="0038426E"/>
    <w:rsid w:val="0038481C"/>
    <w:rsid w:val="003849CA"/>
    <w:rsid w:val="00384A4E"/>
    <w:rsid w:val="00384E27"/>
    <w:rsid w:val="00385425"/>
    <w:rsid w:val="003858FE"/>
    <w:rsid w:val="00385A89"/>
    <w:rsid w:val="003864F5"/>
    <w:rsid w:val="00386510"/>
    <w:rsid w:val="0038682A"/>
    <w:rsid w:val="00386938"/>
    <w:rsid w:val="00386945"/>
    <w:rsid w:val="003872AB"/>
    <w:rsid w:val="00390597"/>
    <w:rsid w:val="00390650"/>
    <w:rsid w:val="00390A5A"/>
    <w:rsid w:val="00391107"/>
    <w:rsid w:val="0039120B"/>
    <w:rsid w:val="003915E5"/>
    <w:rsid w:val="00391AD0"/>
    <w:rsid w:val="00391EBF"/>
    <w:rsid w:val="00392791"/>
    <w:rsid w:val="00393104"/>
    <w:rsid w:val="003933CC"/>
    <w:rsid w:val="0039395E"/>
    <w:rsid w:val="00393B28"/>
    <w:rsid w:val="003940D9"/>
    <w:rsid w:val="00394134"/>
    <w:rsid w:val="0039436A"/>
    <w:rsid w:val="00394DF7"/>
    <w:rsid w:val="00394F3C"/>
    <w:rsid w:val="00395260"/>
    <w:rsid w:val="00395D9E"/>
    <w:rsid w:val="00396ECE"/>
    <w:rsid w:val="003971FB"/>
    <w:rsid w:val="003977BF"/>
    <w:rsid w:val="0039788E"/>
    <w:rsid w:val="003A0622"/>
    <w:rsid w:val="003A072A"/>
    <w:rsid w:val="003A0B24"/>
    <w:rsid w:val="003A0CBA"/>
    <w:rsid w:val="003A0D62"/>
    <w:rsid w:val="003A0E65"/>
    <w:rsid w:val="003A11B5"/>
    <w:rsid w:val="003A11C0"/>
    <w:rsid w:val="003A14D2"/>
    <w:rsid w:val="003A192E"/>
    <w:rsid w:val="003A1BEC"/>
    <w:rsid w:val="003A239A"/>
    <w:rsid w:val="003A25BF"/>
    <w:rsid w:val="003A316F"/>
    <w:rsid w:val="003A326C"/>
    <w:rsid w:val="003A33B6"/>
    <w:rsid w:val="003A3CB6"/>
    <w:rsid w:val="003A3FDB"/>
    <w:rsid w:val="003A43F2"/>
    <w:rsid w:val="003A4CBC"/>
    <w:rsid w:val="003A4D18"/>
    <w:rsid w:val="003A4E05"/>
    <w:rsid w:val="003A514B"/>
    <w:rsid w:val="003A6AD3"/>
    <w:rsid w:val="003A792D"/>
    <w:rsid w:val="003A7A93"/>
    <w:rsid w:val="003B031A"/>
    <w:rsid w:val="003B03B2"/>
    <w:rsid w:val="003B06A5"/>
    <w:rsid w:val="003B1AD9"/>
    <w:rsid w:val="003B2BAA"/>
    <w:rsid w:val="003B2BBA"/>
    <w:rsid w:val="003B2BE1"/>
    <w:rsid w:val="003B2F80"/>
    <w:rsid w:val="003B33C7"/>
    <w:rsid w:val="003B363C"/>
    <w:rsid w:val="003B37A3"/>
    <w:rsid w:val="003B3E71"/>
    <w:rsid w:val="003B3F40"/>
    <w:rsid w:val="003B411C"/>
    <w:rsid w:val="003B428D"/>
    <w:rsid w:val="003B444E"/>
    <w:rsid w:val="003B4847"/>
    <w:rsid w:val="003B4BE9"/>
    <w:rsid w:val="003B4DE9"/>
    <w:rsid w:val="003B50B1"/>
    <w:rsid w:val="003B618D"/>
    <w:rsid w:val="003B7CC8"/>
    <w:rsid w:val="003C15F3"/>
    <w:rsid w:val="003C1E50"/>
    <w:rsid w:val="003C1EB2"/>
    <w:rsid w:val="003C1FF8"/>
    <w:rsid w:val="003C22D9"/>
    <w:rsid w:val="003C233F"/>
    <w:rsid w:val="003C2341"/>
    <w:rsid w:val="003C2481"/>
    <w:rsid w:val="003C24DA"/>
    <w:rsid w:val="003C2AEF"/>
    <w:rsid w:val="003C2EB1"/>
    <w:rsid w:val="003C30B2"/>
    <w:rsid w:val="003C3856"/>
    <w:rsid w:val="003C44E6"/>
    <w:rsid w:val="003C4C39"/>
    <w:rsid w:val="003C55EC"/>
    <w:rsid w:val="003C5726"/>
    <w:rsid w:val="003C5ADD"/>
    <w:rsid w:val="003C5D97"/>
    <w:rsid w:val="003C5F93"/>
    <w:rsid w:val="003C6165"/>
    <w:rsid w:val="003C6852"/>
    <w:rsid w:val="003C69C0"/>
    <w:rsid w:val="003C6E9F"/>
    <w:rsid w:val="003C7AF6"/>
    <w:rsid w:val="003C7FEE"/>
    <w:rsid w:val="003D0493"/>
    <w:rsid w:val="003D0A54"/>
    <w:rsid w:val="003D1149"/>
    <w:rsid w:val="003D1DDB"/>
    <w:rsid w:val="003D2950"/>
    <w:rsid w:val="003D2967"/>
    <w:rsid w:val="003D2E78"/>
    <w:rsid w:val="003D3A85"/>
    <w:rsid w:val="003D3D34"/>
    <w:rsid w:val="003D419B"/>
    <w:rsid w:val="003D455C"/>
    <w:rsid w:val="003D5AFA"/>
    <w:rsid w:val="003D6035"/>
    <w:rsid w:val="003D6AF7"/>
    <w:rsid w:val="003D6DE5"/>
    <w:rsid w:val="003D78C5"/>
    <w:rsid w:val="003E0194"/>
    <w:rsid w:val="003E1F22"/>
    <w:rsid w:val="003E2E64"/>
    <w:rsid w:val="003E35AC"/>
    <w:rsid w:val="003E3E11"/>
    <w:rsid w:val="003E3E64"/>
    <w:rsid w:val="003E5B8B"/>
    <w:rsid w:val="003E6721"/>
    <w:rsid w:val="003E6EAB"/>
    <w:rsid w:val="003E7724"/>
    <w:rsid w:val="003F0DB0"/>
    <w:rsid w:val="003F0FDE"/>
    <w:rsid w:val="003F1713"/>
    <w:rsid w:val="003F2A9C"/>
    <w:rsid w:val="003F2BFB"/>
    <w:rsid w:val="003F35DD"/>
    <w:rsid w:val="003F41E2"/>
    <w:rsid w:val="003F42B1"/>
    <w:rsid w:val="003F4BBA"/>
    <w:rsid w:val="003F5B9A"/>
    <w:rsid w:val="003F5BDB"/>
    <w:rsid w:val="003F5C64"/>
    <w:rsid w:val="003F5C68"/>
    <w:rsid w:val="003F5CBE"/>
    <w:rsid w:val="003F63E2"/>
    <w:rsid w:val="003F6540"/>
    <w:rsid w:val="003F667A"/>
    <w:rsid w:val="003F678E"/>
    <w:rsid w:val="003F6CE1"/>
    <w:rsid w:val="003F703A"/>
    <w:rsid w:val="003F7441"/>
    <w:rsid w:val="003F755B"/>
    <w:rsid w:val="003F77E3"/>
    <w:rsid w:val="00400B89"/>
    <w:rsid w:val="00401484"/>
    <w:rsid w:val="00401580"/>
    <w:rsid w:val="0040176D"/>
    <w:rsid w:val="00402F54"/>
    <w:rsid w:val="0040326F"/>
    <w:rsid w:val="0040362F"/>
    <w:rsid w:val="004041BE"/>
    <w:rsid w:val="004045E3"/>
    <w:rsid w:val="0040501D"/>
    <w:rsid w:val="00405081"/>
    <w:rsid w:val="00405800"/>
    <w:rsid w:val="00405984"/>
    <w:rsid w:val="00405C4D"/>
    <w:rsid w:val="00406498"/>
    <w:rsid w:val="00406598"/>
    <w:rsid w:val="00407210"/>
    <w:rsid w:val="00411214"/>
    <w:rsid w:val="00411281"/>
    <w:rsid w:val="0041160E"/>
    <w:rsid w:val="004116C0"/>
    <w:rsid w:val="00413525"/>
    <w:rsid w:val="004139EB"/>
    <w:rsid w:val="00413BBF"/>
    <w:rsid w:val="004140C5"/>
    <w:rsid w:val="0041491B"/>
    <w:rsid w:val="00415392"/>
    <w:rsid w:val="00415DF7"/>
    <w:rsid w:val="004160CE"/>
    <w:rsid w:val="00416CBD"/>
    <w:rsid w:val="00416FC8"/>
    <w:rsid w:val="00417D97"/>
    <w:rsid w:val="004202AC"/>
    <w:rsid w:val="00420A37"/>
    <w:rsid w:val="00420B3C"/>
    <w:rsid w:val="00421100"/>
    <w:rsid w:val="0042163B"/>
    <w:rsid w:val="00421951"/>
    <w:rsid w:val="00421FE2"/>
    <w:rsid w:val="004221A6"/>
    <w:rsid w:val="00422BA3"/>
    <w:rsid w:val="00422ED6"/>
    <w:rsid w:val="00423590"/>
    <w:rsid w:val="00424861"/>
    <w:rsid w:val="00424FAC"/>
    <w:rsid w:val="00425774"/>
    <w:rsid w:val="00425DC3"/>
    <w:rsid w:val="004262E5"/>
    <w:rsid w:val="004264C2"/>
    <w:rsid w:val="00426D30"/>
    <w:rsid w:val="00426E48"/>
    <w:rsid w:val="00426E96"/>
    <w:rsid w:val="00426F16"/>
    <w:rsid w:val="0042759C"/>
    <w:rsid w:val="004275FD"/>
    <w:rsid w:val="00427DD0"/>
    <w:rsid w:val="00427F2C"/>
    <w:rsid w:val="00430228"/>
    <w:rsid w:val="004306CE"/>
    <w:rsid w:val="00430859"/>
    <w:rsid w:val="00430F59"/>
    <w:rsid w:val="0043181D"/>
    <w:rsid w:val="00432431"/>
    <w:rsid w:val="0043249C"/>
    <w:rsid w:val="00434255"/>
    <w:rsid w:val="00434B36"/>
    <w:rsid w:val="00435542"/>
    <w:rsid w:val="00435636"/>
    <w:rsid w:val="004357AD"/>
    <w:rsid w:val="004358AF"/>
    <w:rsid w:val="00435FE5"/>
    <w:rsid w:val="004361CE"/>
    <w:rsid w:val="004361D4"/>
    <w:rsid w:val="00436D62"/>
    <w:rsid w:val="004375F6"/>
    <w:rsid w:val="004405CB"/>
    <w:rsid w:val="00440B7E"/>
    <w:rsid w:val="0044112B"/>
    <w:rsid w:val="00441261"/>
    <w:rsid w:val="004412F3"/>
    <w:rsid w:val="004417D8"/>
    <w:rsid w:val="004429FB"/>
    <w:rsid w:val="00442F93"/>
    <w:rsid w:val="004442ED"/>
    <w:rsid w:val="0044437B"/>
    <w:rsid w:val="0044499A"/>
    <w:rsid w:val="00444DAB"/>
    <w:rsid w:val="0044508A"/>
    <w:rsid w:val="00445494"/>
    <w:rsid w:val="004456C8"/>
    <w:rsid w:val="0044583B"/>
    <w:rsid w:val="004473C3"/>
    <w:rsid w:val="004503A0"/>
    <w:rsid w:val="0045052C"/>
    <w:rsid w:val="00450C4C"/>
    <w:rsid w:val="00450C84"/>
    <w:rsid w:val="00451297"/>
    <w:rsid w:val="004514C1"/>
    <w:rsid w:val="00451D71"/>
    <w:rsid w:val="004533B1"/>
    <w:rsid w:val="00453879"/>
    <w:rsid w:val="00453A63"/>
    <w:rsid w:val="00453D32"/>
    <w:rsid w:val="004542CC"/>
    <w:rsid w:val="0045505F"/>
    <w:rsid w:val="00455503"/>
    <w:rsid w:val="00455701"/>
    <w:rsid w:val="00455AEB"/>
    <w:rsid w:val="00455B02"/>
    <w:rsid w:val="00456075"/>
    <w:rsid w:val="004565DF"/>
    <w:rsid w:val="00456718"/>
    <w:rsid w:val="00457023"/>
    <w:rsid w:val="0045724C"/>
    <w:rsid w:val="0045776B"/>
    <w:rsid w:val="00460A64"/>
    <w:rsid w:val="00461669"/>
    <w:rsid w:val="00461C3F"/>
    <w:rsid w:val="00461C5F"/>
    <w:rsid w:val="00461EE0"/>
    <w:rsid w:val="00462983"/>
    <w:rsid w:val="00462B6B"/>
    <w:rsid w:val="00463D92"/>
    <w:rsid w:val="00463FDE"/>
    <w:rsid w:val="00464A05"/>
    <w:rsid w:val="00464ACA"/>
    <w:rsid w:val="00464C66"/>
    <w:rsid w:val="00467257"/>
    <w:rsid w:val="00467D60"/>
    <w:rsid w:val="004700A1"/>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3EC"/>
    <w:rsid w:val="0047689A"/>
    <w:rsid w:val="004773FC"/>
    <w:rsid w:val="00477F0B"/>
    <w:rsid w:val="0048011F"/>
    <w:rsid w:val="004802E3"/>
    <w:rsid w:val="00480F6B"/>
    <w:rsid w:val="00481A73"/>
    <w:rsid w:val="0048254B"/>
    <w:rsid w:val="00482CDB"/>
    <w:rsid w:val="004838CE"/>
    <w:rsid w:val="00483B28"/>
    <w:rsid w:val="00483E98"/>
    <w:rsid w:val="00484B7B"/>
    <w:rsid w:val="00484C11"/>
    <w:rsid w:val="0048501B"/>
    <w:rsid w:val="00485A79"/>
    <w:rsid w:val="00485DB7"/>
    <w:rsid w:val="00486124"/>
    <w:rsid w:val="00486EE3"/>
    <w:rsid w:val="004876EA"/>
    <w:rsid w:val="0048772B"/>
    <w:rsid w:val="004879FC"/>
    <w:rsid w:val="00487BCD"/>
    <w:rsid w:val="004901F9"/>
    <w:rsid w:val="00490F09"/>
    <w:rsid w:val="00490F7E"/>
    <w:rsid w:val="0049167B"/>
    <w:rsid w:val="00491846"/>
    <w:rsid w:val="00491D55"/>
    <w:rsid w:val="00492489"/>
    <w:rsid w:val="00492BF9"/>
    <w:rsid w:val="00493434"/>
    <w:rsid w:val="00493C64"/>
    <w:rsid w:val="00493DE8"/>
    <w:rsid w:val="00494047"/>
    <w:rsid w:val="004941D5"/>
    <w:rsid w:val="004948A7"/>
    <w:rsid w:val="004958A4"/>
    <w:rsid w:val="004968DF"/>
    <w:rsid w:val="004968E0"/>
    <w:rsid w:val="00496CA2"/>
    <w:rsid w:val="00496F4B"/>
    <w:rsid w:val="00496FC2"/>
    <w:rsid w:val="004973A5"/>
    <w:rsid w:val="00497779"/>
    <w:rsid w:val="004979D4"/>
    <w:rsid w:val="00497BC2"/>
    <w:rsid w:val="004A09C6"/>
    <w:rsid w:val="004A1284"/>
    <w:rsid w:val="004A173F"/>
    <w:rsid w:val="004A1ACD"/>
    <w:rsid w:val="004A1BB2"/>
    <w:rsid w:val="004A267A"/>
    <w:rsid w:val="004A3067"/>
    <w:rsid w:val="004A38A9"/>
    <w:rsid w:val="004A40F4"/>
    <w:rsid w:val="004A4908"/>
    <w:rsid w:val="004A59BA"/>
    <w:rsid w:val="004A66C5"/>
    <w:rsid w:val="004A703D"/>
    <w:rsid w:val="004A7235"/>
    <w:rsid w:val="004A7347"/>
    <w:rsid w:val="004A7508"/>
    <w:rsid w:val="004A7C96"/>
    <w:rsid w:val="004B0BA8"/>
    <w:rsid w:val="004B1436"/>
    <w:rsid w:val="004B14D8"/>
    <w:rsid w:val="004B32EE"/>
    <w:rsid w:val="004B3866"/>
    <w:rsid w:val="004B4270"/>
    <w:rsid w:val="004B54E8"/>
    <w:rsid w:val="004B5C25"/>
    <w:rsid w:val="004B5E7A"/>
    <w:rsid w:val="004B60D4"/>
    <w:rsid w:val="004B746D"/>
    <w:rsid w:val="004B78E7"/>
    <w:rsid w:val="004C0595"/>
    <w:rsid w:val="004C068D"/>
    <w:rsid w:val="004C0E88"/>
    <w:rsid w:val="004C1167"/>
    <w:rsid w:val="004C1586"/>
    <w:rsid w:val="004C1594"/>
    <w:rsid w:val="004C19C7"/>
    <w:rsid w:val="004C2395"/>
    <w:rsid w:val="004C2BCF"/>
    <w:rsid w:val="004C3308"/>
    <w:rsid w:val="004C3359"/>
    <w:rsid w:val="004C3537"/>
    <w:rsid w:val="004C3D28"/>
    <w:rsid w:val="004C4397"/>
    <w:rsid w:val="004C4441"/>
    <w:rsid w:val="004C451A"/>
    <w:rsid w:val="004C4690"/>
    <w:rsid w:val="004C579C"/>
    <w:rsid w:val="004C5A87"/>
    <w:rsid w:val="004C5CC4"/>
    <w:rsid w:val="004C661E"/>
    <w:rsid w:val="004C67CE"/>
    <w:rsid w:val="004C71ED"/>
    <w:rsid w:val="004C720A"/>
    <w:rsid w:val="004C7516"/>
    <w:rsid w:val="004C7683"/>
    <w:rsid w:val="004C7778"/>
    <w:rsid w:val="004C7E00"/>
    <w:rsid w:val="004D03D7"/>
    <w:rsid w:val="004D15BD"/>
    <w:rsid w:val="004D1926"/>
    <w:rsid w:val="004D19BE"/>
    <w:rsid w:val="004D1A8A"/>
    <w:rsid w:val="004D1B43"/>
    <w:rsid w:val="004D1EDE"/>
    <w:rsid w:val="004D2E8D"/>
    <w:rsid w:val="004D340B"/>
    <w:rsid w:val="004D3456"/>
    <w:rsid w:val="004D3747"/>
    <w:rsid w:val="004D416D"/>
    <w:rsid w:val="004D4587"/>
    <w:rsid w:val="004D5461"/>
    <w:rsid w:val="004D54CE"/>
    <w:rsid w:val="004D5890"/>
    <w:rsid w:val="004D5C77"/>
    <w:rsid w:val="004D6585"/>
    <w:rsid w:val="004D6718"/>
    <w:rsid w:val="004D6AA3"/>
    <w:rsid w:val="004D6FDA"/>
    <w:rsid w:val="004D714D"/>
    <w:rsid w:val="004D7B76"/>
    <w:rsid w:val="004E0713"/>
    <w:rsid w:val="004E0CEB"/>
    <w:rsid w:val="004E0D9A"/>
    <w:rsid w:val="004E0E10"/>
    <w:rsid w:val="004E0EE5"/>
    <w:rsid w:val="004E1B27"/>
    <w:rsid w:val="004E1C17"/>
    <w:rsid w:val="004E21E1"/>
    <w:rsid w:val="004E2803"/>
    <w:rsid w:val="004E2B9D"/>
    <w:rsid w:val="004E2CB9"/>
    <w:rsid w:val="004E3A0B"/>
    <w:rsid w:val="004E3C67"/>
    <w:rsid w:val="004E4924"/>
    <w:rsid w:val="004E4B60"/>
    <w:rsid w:val="004E511B"/>
    <w:rsid w:val="004E5284"/>
    <w:rsid w:val="004E55EA"/>
    <w:rsid w:val="004E58CC"/>
    <w:rsid w:val="004E5D87"/>
    <w:rsid w:val="004E7562"/>
    <w:rsid w:val="004E7AD8"/>
    <w:rsid w:val="004F00AC"/>
    <w:rsid w:val="004F085A"/>
    <w:rsid w:val="004F0CC6"/>
    <w:rsid w:val="004F1127"/>
    <w:rsid w:val="004F18EF"/>
    <w:rsid w:val="004F1CD5"/>
    <w:rsid w:val="004F22D3"/>
    <w:rsid w:val="004F2389"/>
    <w:rsid w:val="004F25FD"/>
    <w:rsid w:val="004F2973"/>
    <w:rsid w:val="004F2A46"/>
    <w:rsid w:val="004F2CD3"/>
    <w:rsid w:val="004F4F4C"/>
    <w:rsid w:val="004F604B"/>
    <w:rsid w:val="004F7D07"/>
    <w:rsid w:val="00500052"/>
    <w:rsid w:val="00500090"/>
    <w:rsid w:val="00500FBB"/>
    <w:rsid w:val="0050192B"/>
    <w:rsid w:val="005028FA"/>
    <w:rsid w:val="005033CD"/>
    <w:rsid w:val="005036A8"/>
    <w:rsid w:val="005038C6"/>
    <w:rsid w:val="00503B31"/>
    <w:rsid w:val="00503D81"/>
    <w:rsid w:val="00504D61"/>
    <w:rsid w:val="005050E1"/>
    <w:rsid w:val="00505278"/>
    <w:rsid w:val="005053B0"/>
    <w:rsid w:val="0050630B"/>
    <w:rsid w:val="00506556"/>
    <w:rsid w:val="0050675B"/>
    <w:rsid w:val="005076A3"/>
    <w:rsid w:val="00510513"/>
    <w:rsid w:val="00510571"/>
    <w:rsid w:val="005105B2"/>
    <w:rsid w:val="005107E2"/>
    <w:rsid w:val="005109FE"/>
    <w:rsid w:val="00510A15"/>
    <w:rsid w:val="00510CE3"/>
    <w:rsid w:val="005111D8"/>
    <w:rsid w:val="005117EB"/>
    <w:rsid w:val="005119C9"/>
    <w:rsid w:val="0051227F"/>
    <w:rsid w:val="00512BEF"/>
    <w:rsid w:val="00512C1C"/>
    <w:rsid w:val="005131B7"/>
    <w:rsid w:val="00513463"/>
    <w:rsid w:val="0051390B"/>
    <w:rsid w:val="00513B0C"/>
    <w:rsid w:val="00513E50"/>
    <w:rsid w:val="0051421B"/>
    <w:rsid w:val="0051440B"/>
    <w:rsid w:val="005145A7"/>
    <w:rsid w:val="005146C8"/>
    <w:rsid w:val="0051551F"/>
    <w:rsid w:val="0051563F"/>
    <w:rsid w:val="00515A85"/>
    <w:rsid w:val="00515EB3"/>
    <w:rsid w:val="00516381"/>
    <w:rsid w:val="00516711"/>
    <w:rsid w:val="00516748"/>
    <w:rsid w:val="00516974"/>
    <w:rsid w:val="00516DC5"/>
    <w:rsid w:val="00516F70"/>
    <w:rsid w:val="005175C4"/>
    <w:rsid w:val="00517E7C"/>
    <w:rsid w:val="0052059E"/>
    <w:rsid w:val="00521A7C"/>
    <w:rsid w:val="00522AB3"/>
    <w:rsid w:val="00522BA0"/>
    <w:rsid w:val="00523B8E"/>
    <w:rsid w:val="00523BD8"/>
    <w:rsid w:val="00523CA8"/>
    <w:rsid w:val="00524662"/>
    <w:rsid w:val="00524A9D"/>
    <w:rsid w:val="00524F08"/>
    <w:rsid w:val="0052564A"/>
    <w:rsid w:val="00525CD9"/>
    <w:rsid w:val="0052605C"/>
    <w:rsid w:val="00526C50"/>
    <w:rsid w:val="00527FD6"/>
    <w:rsid w:val="0053012D"/>
    <w:rsid w:val="005301F0"/>
    <w:rsid w:val="0053021B"/>
    <w:rsid w:val="005307A7"/>
    <w:rsid w:val="00530AE6"/>
    <w:rsid w:val="00531109"/>
    <w:rsid w:val="00532363"/>
    <w:rsid w:val="00532379"/>
    <w:rsid w:val="00533349"/>
    <w:rsid w:val="0053339F"/>
    <w:rsid w:val="00533D85"/>
    <w:rsid w:val="00534986"/>
    <w:rsid w:val="00534D27"/>
    <w:rsid w:val="00534F64"/>
    <w:rsid w:val="00535617"/>
    <w:rsid w:val="00535C38"/>
    <w:rsid w:val="00536193"/>
    <w:rsid w:val="00537480"/>
    <w:rsid w:val="0053753A"/>
    <w:rsid w:val="00537831"/>
    <w:rsid w:val="00537947"/>
    <w:rsid w:val="00540825"/>
    <w:rsid w:val="00541474"/>
    <w:rsid w:val="005415D7"/>
    <w:rsid w:val="00541693"/>
    <w:rsid w:val="005416BE"/>
    <w:rsid w:val="00542932"/>
    <w:rsid w:val="00542D20"/>
    <w:rsid w:val="005431CD"/>
    <w:rsid w:val="00543253"/>
    <w:rsid w:val="005432AC"/>
    <w:rsid w:val="0054411F"/>
    <w:rsid w:val="0054477E"/>
    <w:rsid w:val="00544F74"/>
    <w:rsid w:val="005457CD"/>
    <w:rsid w:val="00545C5C"/>
    <w:rsid w:val="00546891"/>
    <w:rsid w:val="00546C5A"/>
    <w:rsid w:val="0054711B"/>
    <w:rsid w:val="0054786C"/>
    <w:rsid w:val="00547D84"/>
    <w:rsid w:val="0055108C"/>
    <w:rsid w:val="00551F73"/>
    <w:rsid w:val="005521E8"/>
    <w:rsid w:val="00553756"/>
    <w:rsid w:val="00553764"/>
    <w:rsid w:val="00553E08"/>
    <w:rsid w:val="00553EEF"/>
    <w:rsid w:val="00553FEA"/>
    <w:rsid w:val="005540ED"/>
    <w:rsid w:val="0055419D"/>
    <w:rsid w:val="00554222"/>
    <w:rsid w:val="0055436B"/>
    <w:rsid w:val="00554381"/>
    <w:rsid w:val="00554525"/>
    <w:rsid w:val="0055453F"/>
    <w:rsid w:val="005546DB"/>
    <w:rsid w:val="00554DD0"/>
    <w:rsid w:val="00554E81"/>
    <w:rsid w:val="00555AA3"/>
    <w:rsid w:val="00556D75"/>
    <w:rsid w:val="00556DD6"/>
    <w:rsid w:val="00557210"/>
    <w:rsid w:val="00557711"/>
    <w:rsid w:val="00557787"/>
    <w:rsid w:val="005578FA"/>
    <w:rsid w:val="005606AB"/>
    <w:rsid w:val="005610D3"/>
    <w:rsid w:val="00561799"/>
    <w:rsid w:val="00561A34"/>
    <w:rsid w:val="0056293F"/>
    <w:rsid w:val="00562DA8"/>
    <w:rsid w:val="00563DEA"/>
    <w:rsid w:val="00563FB9"/>
    <w:rsid w:val="00564230"/>
    <w:rsid w:val="005643AE"/>
    <w:rsid w:val="005653B0"/>
    <w:rsid w:val="00565403"/>
    <w:rsid w:val="00565AB7"/>
    <w:rsid w:val="00565BA4"/>
    <w:rsid w:val="005660EB"/>
    <w:rsid w:val="0056617A"/>
    <w:rsid w:val="005704D9"/>
    <w:rsid w:val="00570511"/>
    <w:rsid w:val="00570FB8"/>
    <w:rsid w:val="0057262D"/>
    <w:rsid w:val="0057314B"/>
    <w:rsid w:val="005736E8"/>
    <w:rsid w:val="00573973"/>
    <w:rsid w:val="00573C34"/>
    <w:rsid w:val="00574AB3"/>
    <w:rsid w:val="00574C67"/>
    <w:rsid w:val="0057539F"/>
    <w:rsid w:val="005756EB"/>
    <w:rsid w:val="00575871"/>
    <w:rsid w:val="00576047"/>
    <w:rsid w:val="00577AA8"/>
    <w:rsid w:val="00577FDA"/>
    <w:rsid w:val="005803FD"/>
    <w:rsid w:val="0058084E"/>
    <w:rsid w:val="00581656"/>
    <w:rsid w:val="00581E1F"/>
    <w:rsid w:val="0058203D"/>
    <w:rsid w:val="005821F5"/>
    <w:rsid w:val="0058380F"/>
    <w:rsid w:val="00583B9F"/>
    <w:rsid w:val="00583D9D"/>
    <w:rsid w:val="00583DD7"/>
    <w:rsid w:val="00583E3A"/>
    <w:rsid w:val="005840AB"/>
    <w:rsid w:val="0058496F"/>
    <w:rsid w:val="0058507B"/>
    <w:rsid w:val="00585CFF"/>
    <w:rsid w:val="00585FA0"/>
    <w:rsid w:val="005861D2"/>
    <w:rsid w:val="00586420"/>
    <w:rsid w:val="0058667D"/>
    <w:rsid w:val="00586686"/>
    <w:rsid w:val="0058670A"/>
    <w:rsid w:val="0058697A"/>
    <w:rsid w:val="00586BC4"/>
    <w:rsid w:val="005876CF"/>
    <w:rsid w:val="00587ED9"/>
    <w:rsid w:val="0059029B"/>
    <w:rsid w:val="00590361"/>
    <w:rsid w:val="00590741"/>
    <w:rsid w:val="005907A0"/>
    <w:rsid w:val="00590C60"/>
    <w:rsid w:val="005917EA"/>
    <w:rsid w:val="00591E5A"/>
    <w:rsid w:val="00592D13"/>
    <w:rsid w:val="00593335"/>
    <w:rsid w:val="0059369F"/>
    <w:rsid w:val="005937CC"/>
    <w:rsid w:val="0059385C"/>
    <w:rsid w:val="005941C4"/>
    <w:rsid w:val="00594786"/>
    <w:rsid w:val="00594FBC"/>
    <w:rsid w:val="005951B7"/>
    <w:rsid w:val="005951D0"/>
    <w:rsid w:val="00595522"/>
    <w:rsid w:val="0059569B"/>
    <w:rsid w:val="00595C69"/>
    <w:rsid w:val="00595E53"/>
    <w:rsid w:val="00596A87"/>
    <w:rsid w:val="00596DAE"/>
    <w:rsid w:val="00597268"/>
    <w:rsid w:val="00597A50"/>
    <w:rsid w:val="00597B87"/>
    <w:rsid w:val="005A0415"/>
    <w:rsid w:val="005A0A45"/>
    <w:rsid w:val="005A102D"/>
    <w:rsid w:val="005A1657"/>
    <w:rsid w:val="005A1E05"/>
    <w:rsid w:val="005A2285"/>
    <w:rsid w:val="005A23BC"/>
    <w:rsid w:val="005A2620"/>
    <w:rsid w:val="005A307B"/>
    <w:rsid w:val="005A3514"/>
    <w:rsid w:val="005A3838"/>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1170"/>
    <w:rsid w:val="005B2381"/>
    <w:rsid w:val="005B268C"/>
    <w:rsid w:val="005B40FB"/>
    <w:rsid w:val="005B4A52"/>
    <w:rsid w:val="005B578F"/>
    <w:rsid w:val="005B5857"/>
    <w:rsid w:val="005B5E5E"/>
    <w:rsid w:val="005B6158"/>
    <w:rsid w:val="005B6637"/>
    <w:rsid w:val="005B696B"/>
    <w:rsid w:val="005B6ACD"/>
    <w:rsid w:val="005B6E02"/>
    <w:rsid w:val="005B7432"/>
    <w:rsid w:val="005B79AE"/>
    <w:rsid w:val="005B79DD"/>
    <w:rsid w:val="005C0051"/>
    <w:rsid w:val="005C08F1"/>
    <w:rsid w:val="005C0E72"/>
    <w:rsid w:val="005C1454"/>
    <w:rsid w:val="005C17F8"/>
    <w:rsid w:val="005C2423"/>
    <w:rsid w:val="005C2B53"/>
    <w:rsid w:val="005C32CE"/>
    <w:rsid w:val="005C36DD"/>
    <w:rsid w:val="005C3AC0"/>
    <w:rsid w:val="005C49BB"/>
    <w:rsid w:val="005C50E8"/>
    <w:rsid w:val="005C5100"/>
    <w:rsid w:val="005C5413"/>
    <w:rsid w:val="005C541F"/>
    <w:rsid w:val="005C5BD1"/>
    <w:rsid w:val="005C61A7"/>
    <w:rsid w:val="005C640E"/>
    <w:rsid w:val="005C650E"/>
    <w:rsid w:val="005C6DDA"/>
    <w:rsid w:val="005C7E17"/>
    <w:rsid w:val="005D02C6"/>
    <w:rsid w:val="005D0363"/>
    <w:rsid w:val="005D1068"/>
    <w:rsid w:val="005D10D9"/>
    <w:rsid w:val="005D189E"/>
    <w:rsid w:val="005D257E"/>
    <w:rsid w:val="005D2881"/>
    <w:rsid w:val="005D2929"/>
    <w:rsid w:val="005D299D"/>
    <w:rsid w:val="005D3A9B"/>
    <w:rsid w:val="005D41AB"/>
    <w:rsid w:val="005D4CCF"/>
    <w:rsid w:val="005D71F6"/>
    <w:rsid w:val="005D7345"/>
    <w:rsid w:val="005D7677"/>
    <w:rsid w:val="005E0966"/>
    <w:rsid w:val="005E0C1E"/>
    <w:rsid w:val="005E1272"/>
    <w:rsid w:val="005E16BB"/>
    <w:rsid w:val="005E265D"/>
    <w:rsid w:val="005E29E3"/>
    <w:rsid w:val="005E38FC"/>
    <w:rsid w:val="005E3CE2"/>
    <w:rsid w:val="005E3F2C"/>
    <w:rsid w:val="005E4895"/>
    <w:rsid w:val="005E4916"/>
    <w:rsid w:val="005E5065"/>
    <w:rsid w:val="005E5926"/>
    <w:rsid w:val="005E5F1D"/>
    <w:rsid w:val="005E6EC7"/>
    <w:rsid w:val="005E7531"/>
    <w:rsid w:val="005E7AA1"/>
    <w:rsid w:val="005E7D3E"/>
    <w:rsid w:val="005F031A"/>
    <w:rsid w:val="005F0ABC"/>
    <w:rsid w:val="005F1C15"/>
    <w:rsid w:val="005F2DCA"/>
    <w:rsid w:val="005F3623"/>
    <w:rsid w:val="005F4232"/>
    <w:rsid w:val="005F4620"/>
    <w:rsid w:val="005F4CAB"/>
    <w:rsid w:val="005F5127"/>
    <w:rsid w:val="005F5741"/>
    <w:rsid w:val="005F5E3D"/>
    <w:rsid w:val="005F5EE8"/>
    <w:rsid w:val="005F65BE"/>
    <w:rsid w:val="005F69B2"/>
    <w:rsid w:val="005F6A75"/>
    <w:rsid w:val="005F7DD8"/>
    <w:rsid w:val="005F7EB4"/>
    <w:rsid w:val="0060090D"/>
    <w:rsid w:val="00600B49"/>
    <w:rsid w:val="00600C90"/>
    <w:rsid w:val="00600F5E"/>
    <w:rsid w:val="0060117F"/>
    <w:rsid w:val="00601261"/>
    <w:rsid w:val="00601891"/>
    <w:rsid w:val="00602589"/>
    <w:rsid w:val="006026C0"/>
    <w:rsid w:val="006033B7"/>
    <w:rsid w:val="00603665"/>
    <w:rsid w:val="00603879"/>
    <w:rsid w:val="006042EF"/>
    <w:rsid w:val="00604D1F"/>
    <w:rsid w:val="0060502E"/>
    <w:rsid w:val="00605C56"/>
    <w:rsid w:val="00606BFA"/>
    <w:rsid w:val="006072C6"/>
    <w:rsid w:val="006078EB"/>
    <w:rsid w:val="006105CD"/>
    <w:rsid w:val="006106F8"/>
    <w:rsid w:val="006109AB"/>
    <w:rsid w:val="00611604"/>
    <w:rsid w:val="00611729"/>
    <w:rsid w:val="0061226D"/>
    <w:rsid w:val="006126F0"/>
    <w:rsid w:val="00612D5C"/>
    <w:rsid w:val="00612E3A"/>
    <w:rsid w:val="0061303B"/>
    <w:rsid w:val="00613390"/>
    <w:rsid w:val="006137F5"/>
    <w:rsid w:val="00613CA7"/>
    <w:rsid w:val="00613DCE"/>
    <w:rsid w:val="00613EF9"/>
    <w:rsid w:val="0061437D"/>
    <w:rsid w:val="00614D07"/>
    <w:rsid w:val="0061571E"/>
    <w:rsid w:val="00615FD7"/>
    <w:rsid w:val="00617258"/>
    <w:rsid w:val="0061752D"/>
    <w:rsid w:val="00617E27"/>
    <w:rsid w:val="00617F34"/>
    <w:rsid w:val="00620212"/>
    <w:rsid w:val="006203BD"/>
    <w:rsid w:val="00621273"/>
    <w:rsid w:val="006214AB"/>
    <w:rsid w:val="006214CF"/>
    <w:rsid w:val="0062166D"/>
    <w:rsid w:val="00621E6D"/>
    <w:rsid w:val="006229E8"/>
    <w:rsid w:val="0062467F"/>
    <w:rsid w:val="006246BD"/>
    <w:rsid w:val="00624FE5"/>
    <w:rsid w:val="0062508A"/>
    <w:rsid w:val="00625552"/>
    <w:rsid w:val="00625C9E"/>
    <w:rsid w:val="00626948"/>
    <w:rsid w:val="00626CB5"/>
    <w:rsid w:val="006270CF"/>
    <w:rsid w:val="00627929"/>
    <w:rsid w:val="00627C97"/>
    <w:rsid w:val="00630D3A"/>
    <w:rsid w:val="00632576"/>
    <w:rsid w:val="006327F0"/>
    <w:rsid w:val="00634750"/>
    <w:rsid w:val="00634D99"/>
    <w:rsid w:val="00635103"/>
    <w:rsid w:val="006356A9"/>
    <w:rsid w:val="00635963"/>
    <w:rsid w:val="0063597C"/>
    <w:rsid w:val="00635A53"/>
    <w:rsid w:val="00636311"/>
    <w:rsid w:val="00636EA6"/>
    <w:rsid w:val="006377FC"/>
    <w:rsid w:val="00640124"/>
    <w:rsid w:val="006403D6"/>
    <w:rsid w:val="00640496"/>
    <w:rsid w:val="00640AD1"/>
    <w:rsid w:val="00640F1E"/>
    <w:rsid w:val="00641793"/>
    <w:rsid w:val="006419C6"/>
    <w:rsid w:val="00641EDF"/>
    <w:rsid w:val="00642628"/>
    <w:rsid w:val="00642A74"/>
    <w:rsid w:val="00642C5D"/>
    <w:rsid w:val="006430AD"/>
    <w:rsid w:val="006430DC"/>
    <w:rsid w:val="006431B6"/>
    <w:rsid w:val="00643977"/>
    <w:rsid w:val="00643EFF"/>
    <w:rsid w:val="00644599"/>
    <w:rsid w:val="00644D30"/>
    <w:rsid w:val="006452FF"/>
    <w:rsid w:val="00645449"/>
    <w:rsid w:val="00645F77"/>
    <w:rsid w:val="006465C4"/>
    <w:rsid w:val="00646720"/>
    <w:rsid w:val="00646A67"/>
    <w:rsid w:val="00646B23"/>
    <w:rsid w:val="00646D39"/>
    <w:rsid w:val="00647201"/>
    <w:rsid w:val="0064747F"/>
    <w:rsid w:val="006474FD"/>
    <w:rsid w:val="0064750D"/>
    <w:rsid w:val="00650B11"/>
    <w:rsid w:val="00650C47"/>
    <w:rsid w:val="00651669"/>
    <w:rsid w:val="00651B88"/>
    <w:rsid w:val="00651F84"/>
    <w:rsid w:val="006520CD"/>
    <w:rsid w:val="006520DB"/>
    <w:rsid w:val="0065226E"/>
    <w:rsid w:val="0065227A"/>
    <w:rsid w:val="00652398"/>
    <w:rsid w:val="00652638"/>
    <w:rsid w:val="00652A9C"/>
    <w:rsid w:val="0065322C"/>
    <w:rsid w:val="0065348E"/>
    <w:rsid w:val="006534C6"/>
    <w:rsid w:val="00653860"/>
    <w:rsid w:val="00653FB1"/>
    <w:rsid w:val="00654704"/>
    <w:rsid w:val="00655003"/>
    <w:rsid w:val="006558D0"/>
    <w:rsid w:val="006558FF"/>
    <w:rsid w:val="00655C28"/>
    <w:rsid w:val="00655DAF"/>
    <w:rsid w:val="00656459"/>
    <w:rsid w:val="006566E0"/>
    <w:rsid w:val="00656991"/>
    <w:rsid w:val="0065763A"/>
    <w:rsid w:val="006601D6"/>
    <w:rsid w:val="006607BB"/>
    <w:rsid w:val="00660AA8"/>
    <w:rsid w:val="00660E7E"/>
    <w:rsid w:val="00661C31"/>
    <w:rsid w:val="00661E9C"/>
    <w:rsid w:val="00662250"/>
    <w:rsid w:val="0066297D"/>
    <w:rsid w:val="00663743"/>
    <w:rsid w:val="00664010"/>
    <w:rsid w:val="00664550"/>
    <w:rsid w:val="00664622"/>
    <w:rsid w:val="00664860"/>
    <w:rsid w:val="00665714"/>
    <w:rsid w:val="00665D41"/>
    <w:rsid w:val="00665DBA"/>
    <w:rsid w:val="00665F15"/>
    <w:rsid w:val="0066635C"/>
    <w:rsid w:val="00666DFE"/>
    <w:rsid w:val="0066733A"/>
    <w:rsid w:val="006674FB"/>
    <w:rsid w:val="00667883"/>
    <w:rsid w:val="00667950"/>
    <w:rsid w:val="0067038D"/>
    <w:rsid w:val="00670404"/>
    <w:rsid w:val="00670654"/>
    <w:rsid w:val="006717D6"/>
    <w:rsid w:val="0067292E"/>
    <w:rsid w:val="006736D8"/>
    <w:rsid w:val="00674621"/>
    <w:rsid w:val="006750DC"/>
    <w:rsid w:val="0067541A"/>
    <w:rsid w:val="006754D1"/>
    <w:rsid w:val="006760A1"/>
    <w:rsid w:val="006762BA"/>
    <w:rsid w:val="00676B08"/>
    <w:rsid w:val="00676C3F"/>
    <w:rsid w:val="00680919"/>
    <w:rsid w:val="00680DA6"/>
    <w:rsid w:val="0068111E"/>
    <w:rsid w:val="00681A7E"/>
    <w:rsid w:val="00681C37"/>
    <w:rsid w:val="00681D4E"/>
    <w:rsid w:val="00682912"/>
    <w:rsid w:val="00682A6E"/>
    <w:rsid w:val="00682EF3"/>
    <w:rsid w:val="006836C5"/>
    <w:rsid w:val="00683E1C"/>
    <w:rsid w:val="0068595D"/>
    <w:rsid w:val="00685D73"/>
    <w:rsid w:val="00685E51"/>
    <w:rsid w:val="0068623D"/>
    <w:rsid w:val="00686F65"/>
    <w:rsid w:val="006873EC"/>
    <w:rsid w:val="00687AFA"/>
    <w:rsid w:val="00687C6F"/>
    <w:rsid w:val="00687FA6"/>
    <w:rsid w:val="006905D9"/>
    <w:rsid w:val="006906F6"/>
    <w:rsid w:val="00690811"/>
    <w:rsid w:val="0069098A"/>
    <w:rsid w:val="00691457"/>
    <w:rsid w:val="00691509"/>
    <w:rsid w:val="0069324B"/>
    <w:rsid w:val="00693578"/>
    <w:rsid w:val="006937E1"/>
    <w:rsid w:val="00693DE1"/>
    <w:rsid w:val="0069432C"/>
    <w:rsid w:val="00695BFA"/>
    <w:rsid w:val="00695E0F"/>
    <w:rsid w:val="006960A2"/>
    <w:rsid w:val="00697150"/>
    <w:rsid w:val="0069724B"/>
    <w:rsid w:val="00697449"/>
    <w:rsid w:val="006A013E"/>
    <w:rsid w:val="006A06EB"/>
    <w:rsid w:val="006A134A"/>
    <w:rsid w:val="006A1388"/>
    <w:rsid w:val="006A1AF8"/>
    <w:rsid w:val="006A2900"/>
    <w:rsid w:val="006A2E7F"/>
    <w:rsid w:val="006A33E2"/>
    <w:rsid w:val="006A38F0"/>
    <w:rsid w:val="006A4721"/>
    <w:rsid w:val="006A483C"/>
    <w:rsid w:val="006A4D0E"/>
    <w:rsid w:val="006A6AEB"/>
    <w:rsid w:val="006A6C80"/>
    <w:rsid w:val="006A6E30"/>
    <w:rsid w:val="006A79AB"/>
    <w:rsid w:val="006A79FB"/>
    <w:rsid w:val="006A7A67"/>
    <w:rsid w:val="006B02BD"/>
    <w:rsid w:val="006B0B1C"/>
    <w:rsid w:val="006B12D6"/>
    <w:rsid w:val="006B1446"/>
    <w:rsid w:val="006B1FF6"/>
    <w:rsid w:val="006B24CF"/>
    <w:rsid w:val="006B3703"/>
    <w:rsid w:val="006B3D38"/>
    <w:rsid w:val="006B3DC6"/>
    <w:rsid w:val="006B3E07"/>
    <w:rsid w:val="006B48BE"/>
    <w:rsid w:val="006B4A85"/>
    <w:rsid w:val="006B4AA3"/>
    <w:rsid w:val="006B5022"/>
    <w:rsid w:val="006B536A"/>
    <w:rsid w:val="006B5760"/>
    <w:rsid w:val="006B58D9"/>
    <w:rsid w:val="006B5E93"/>
    <w:rsid w:val="006B5F08"/>
    <w:rsid w:val="006B61C8"/>
    <w:rsid w:val="006B6DEA"/>
    <w:rsid w:val="006B70B7"/>
    <w:rsid w:val="006B78B1"/>
    <w:rsid w:val="006C004C"/>
    <w:rsid w:val="006C0F7C"/>
    <w:rsid w:val="006C1868"/>
    <w:rsid w:val="006C2692"/>
    <w:rsid w:val="006C2EA8"/>
    <w:rsid w:val="006C2F6E"/>
    <w:rsid w:val="006C32F6"/>
    <w:rsid w:val="006C332C"/>
    <w:rsid w:val="006C36C9"/>
    <w:rsid w:val="006C4324"/>
    <w:rsid w:val="006C4816"/>
    <w:rsid w:val="006C4A99"/>
    <w:rsid w:val="006C5A6E"/>
    <w:rsid w:val="006C5C52"/>
    <w:rsid w:val="006C5F3A"/>
    <w:rsid w:val="006C7382"/>
    <w:rsid w:val="006C797B"/>
    <w:rsid w:val="006D0653"/>
    <w:rsid w:val="006D0714"/>
    <w:rsid w:val="006D09E2"/>
    <w:rsid w:val="006D0E24"/>
    <w:rsid w:val="006D1244"/>
    <w:rsid w:val="006D1295"/>
    <w:rsid w:val="006D144C"/>
    <w:rsid w:val="006D1809"/>
    <w:rsid w:val="006D1AD3"/>
    <w:rsid w:val="006D26A7"/>
    <w:rsid w:val="006D2A21"/>
    <w:rsid w:val="006D3570"/>
    <w:rsid w:val="006D40A3"/>
    <w:rsid w:val="006D4101"/>
    <w:rsid w:val="006D4323"/>
    <w:rsid w:val="006D464D"/>
    <w:rsid w:val="006D4A54"/>
    <w:rsid w:val="006D4BE3"/>
    <w:rsid w:val="006D4D21"/>
    <w:rsid w:val="006D5C9B"/>
    <w:rsid w:val="006D672A"/>
    <w:rsid w:val="006D68EE"/>
    <w:rsid w:val="006D728A"/>
    <w:rsid w:val="006D7372"/>
    <w:rsid w:val="006D73D1"/>
    <w:rsid w:val="006D7CE0"/>
    <w:rsid w:val="006E002E"/>
    <w:rsid w:val="006E0AC5"/>
    <w:rsid w:val="006E0D82"/>
    <w:rsid w:val="006E0FEE"/>
    <w:rsid w:val="006E17C6"/>
    <w:rsid w:val="006E20E5"/>
    <w:rsid w:val="006E20E8"/>
    <w:rsid w:val="006E211D"/>
    <w:rsid w:val="006E2217"/>
    <w:rsid w:val="006E36E5"/>
    <w:rsid w:val="006E3BDB"/>
    <w:rsid w:val="006E46EB"/>
    <w:rsid w:val="006E4CCF"/>
    <w:rsid w:val="006E4DC4"/>
    <w:rsid w:val="006E527B"/>
    <w:rsid w:val="006E55F3"/>
    <w:rsid w:val="006E5BC4"/>
    <w:rsid w:val="006E64F6"/>
    <w:rsid w:val="006E6919"/>
    <w:rsid w:val="006E79D4"/>
    <w:rsid w:val="006F0039"/>
    <w:rsid w:val="006F0503"/>
    <w:rsid w:val="006F087E"/>
    <w:rsid w:val="006F0D39"/>
    <w:rsid w:val="006F1462"/>
    <w:rsid w:val="006F17B0"/>
    <w:rsid w:val="006F2FCA"/>
    <w:rsid w:val="006F33FF"/>
    <w:rsid w:val="006F364B"/>
    <w:rsid w:val="006F3873"/>
    <w:rsid w:val="006F395D"/>
    <w:rsid w:val="006F3E04"/>
    <w:rsid w:val="006F41D6"/>
    <w:rsid w:val="006F4C19"/>
    <w:rsid w:val="006F5897"/>
    <w:rsid w:val="006F5F6F"/>
    <w:rsid w:val="006F60FB"/>
    <w:rsid w:val="006F62FB"/>
    <w:rsid w:val="006F6459"/>
    <w:rsid w:val="006F764A"/>
    <w:rsid w:val="006F78F9"/>
    <w:rsid w:val="006F7FB5"/>
    <w:rsid w:val="00700999"/>
    <w:rsid w:val="00700CFF"/>
    <w:rsid w:val="00700F46"/>
    <w:rsid w:val="00700FF1"/>
    <w:rsid w:val="007014D2"/>
    <w:rsid w:val="00701748"/>
    <w:rsid w:val="00701AE0"/>
    <w:rsid w:val="00701CE5"/>
    <w:rsid w:val="007020D6"/>
    <w:rsid w:val="00702F0D"/>
    <w:rsid w:val="0070312E"/>
    <w:rsid w:val="00703475"/>
    <w:rsid w:val="0070444A"/>
    <w:rsid w:val="00704BAF"/>
    <w:rsid w:val="007059E1"/>
    <w:rsid w:val="00705D0B"/>
    <w:rsid w:val="00705E81"/>
    <w:rsid w:val="0070692C"/>
    <w:rsid w:val="007076D1"/>
    <w:rsid w:val="00707825"/>
    <w:rsid w:val="00707863"/>
    <w:rsid w:val="00707DE2"/>
    <w:rsid w:val="0071034F"/>
    <w:rsid w:val="00711488"/>
    <w:rsid w:val="00711A5F"/>
    <w:rsid w:val="00711BE1"/>
    <w:rsid w:val="0071213C"/>
    <w:rsid w:val="00712263"/>
    <w:rsid w:val="0071398F"/>
    <w:rsid w:val="00714119"/>
    <w:rsid w:val="00714883"/>
    <w:rsid w:val="00715248"/>
    <w:rsid w:val="00715CE9"/>
    <w:rsid w:val="00716FF6"/>
    <w:rsid w:val="00717E4F"/>
    <w:rsid w:val="00720233"/>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65F9"/>
    <w:rsid w:val="00726BC7"/>
    <w:rsid w:val="007277AE"/>
    <w:rsid w:val="00727D0C"/>
    <w:rsid w:val="00727D41"/>
    <w:rsid w:val="00727D68"/>
    <w:rsid w:val="007305D8"/>
    <w:rsid w:val="007309A7"/>
    <w:rsid w:val="007315D4"/>
    <w:rsid w:val="00731717"/>
    <w:rsid w:val="00732434"/>
    <w:rsid w:val="00732478"/>
    <w:rsid w:val="007328C5"/>
    <w:rsid w:val="00732980"/>
    <w:rsid w:val="00732C53"/>
    <w:rsid w:val="00733723"/>
    <w:rsid w:val="00733FE2"/>
    <w:rsid w:val="00734F5D"/>
    <w:rsid w:val="0073546C"/>
    <w:rsid w:val="007354B4"/>
    <w:rsid w:val="00735968"/>
    <w:rsid w:val="00736172"/>
    <w:rsid w:val="00737204"/>
    <w:rsid w:val="007375A1"/>
    <w:rsid w:val="007401F6"/>
    <w:rsid w:val="007408B1"/>
    <w:rsid w:val="00740B09"/>
    <w:rsid w:val="00741A6E"/>
    <w:rsid w:val="00741C12"/>
    <w:rsid w:val="007425B8"/>
    <w:rsid w:val="00742C02"/>
    <w:rsid w:val="00742CFA"/>
    <w:rsid w:val="00742E68"/>
    <w:rsid w:val="00743444"/>
    <w:rsid w:val="0074360C"/>
    <w:rsid w:val="00743CAB"/>
    <w:rsid w:val="00743FC9"/>
    <w:rsid w:val="007449D7"/>
    <w:rsid w:val="00744A91"/>
    <w:rsid w:val="00744C16"/>
    <w:rsid w:val="00744F34"/>
    <w:rsid w:val="0074505F"/>
    <w:rsid w:val="00745330"/>
    <w:rsid w:val="00746350"/>
    <w:rsid w:val="00746476"/>
    <w:rsid w:val="00746AAF"/>
    <w:rsid w:val="00747033"/>
    <w:rsid w:val="00747061"/>
    <w:rsid w:val="00747459"/>
    <w:rsid w:val="007502D7"/>
    <w:rsid w:val="0075059F"/>
    <w:rsid w:val="00750BE3"/>
    <w:rsid w:val="00751F01"/>
    <w:rsid w:val="00752607"/>
    <w:rsid w:val="0075282F"/>
    <w:rsid w:val="00753710"/>
    <w:rsid w:val="00753A1D"/>
    <w:rsid w:val="00753F8F"/>
    <w:rsid w:val="0075446F"/>
    <w:rsid w:val="00754DAE"/>
    <w:rsid w:val="00754FDB"/>
    <w:rsid w:val="0075589C"/>
    <w:rsid w:val="00755FD2"/>
    <w:rsid w:val="00756CAA"/>
    <w:rsid w:val="00756FD7"/>
    <w:rsid w:val="00757E13"/>
    <w:rsid w:val="00760295"/>
    <w:rsid w:val="00760333"/>
    <w:rsid w:val="007604BC"/>
    <w:rsid w:val="007613A7"/>
    <w:rsid w:val="007613ED"/>
    <w:rsid w:val="007626AD"/>
    <w:rsid w:val="00762CAE"/>
    <w:rsid w:val="00762D71"/>
    <w:rsid w:val="007632B0"/>
    <w:rsid w:val="00763E52"/>
    <w:rsid w:val="00764679"/>
    <w:rsid w:val="00764738"/>
    <w:rsid w:val="0076567F"/>
    <w:rsid w:val="00765CCE"/>
    <w:rsid w:val="00766381"/>
    <w:rsid w:val="00766636"/>
    <w:rsid w:val="007666BD"/>
    <w:rsid w:val="00766B62"/>
    <w:rsid w:val="00767EFF"/>
    <w:rsid w:val="007700DF"/>
    <w:rsid w:val="007718C9"/>
    <w:rsid w:val="007718DF"/>
    <w:rsid w:val="00771939"/>
    <w:rsid w:val="007719F8"/>
    <w:rsid w:val="0077233A"/>
    <w:rsid w:val="00772BA3"/>
    <w:rsid w:val="0077371A"/>
    <w:rsid w:val="0077484C"/>
    <w:rsid w:val="00774B5F"/>
    <w:rsid w:val="00774D7B"/>
    <w:rsid w:val="00774D8C"/>
    <w:rsid w:val="007752B5"/>
    <w:rsid w:val="0077560A"/>
    <w:rsid w:val="00775D04"/>
    <w:rsid w:val="00775D27"/>
    <w:rsid w:val="0077655C"/>
    <w:rsid w:val="007769CE"/>
    <w:rsid w:val="00776D0F"/>
    <w:rsid w:val="007776EB"/>
    <w:rsid w:val="00777921"/>
    <w:rsid w:val="00777E8B"/>
    <w:rsid w:val="00777EBB"/>
    <w:rsid w:val="007811B4"/>
    <w:rsid w:val="007815F4"/>
    <w:rsid w:val="00781C53"/>
    <w:rsid w:val="00781CA6"/>
    <w:rsid w:val="00782317"/>
    <w:rsid w:val="00782D20"/>
    <w:rsid w:val="00782D98"/>
    <w:rsid w:val="00783364"/>
    <w:rsid w:val="007834C3"/>
    <w:rsid w:val="00783D90"/>
    <w:rsid w:val="00784085"/>
    <w:rsid w:val="00784903"/>
    <w:rsid w:val="00784D39"/>
    <w:rsid w:val="00784F02"/>
    <w:rsid w:val="007862A0"/>
    <w:rsid w:val="00786A22"/>
    <w:rsid w:val="00786F6D"/>
    <w:rsid w:val="00787B8E"/>
    <w:rsid w:val="00787F35"/>
    <w:rsid w:val="007900C4"/>
    <w:rsid w:val="007907A5"/>
    <w:rsid w:val="0079105E"/>
    <w:rsid w:val="00791316"/>
    <w:rsid w:val="00791F91"/>
    <w:rsid w:val="00793219"/>
    <w:rsid w:val="00793246"/>
    <w:rsid w:val="00793F11"/>
    <w:rsid w:val="007949FC"/>
    <w:rsid w:val="00794CEE"/>
    <w:rsid w:val="00795FE8"/>
    <w:rsid w:val="007963BF"/>
    <w:rsid w:val="0079723B"/>
    <w:rsid w:val="00797D8E"/>
    <w:rsid w:val="00797E41"/>
    <w:rsid w:val="007A0352"/>
    <w:rsid w:val="007A1886"/>
    <w:rsid w:val="007A220E"/>
    <w:rsid w:val="007A2394"/>
    <w:rsid w:val="007A25EC"/>
    <w:rsid w:val="007A2D20"/>
    <w:rsid w:val="007A2D43"/>
    <w:rsid w:val="007A2FFD"/>
    <w:rsid w:val="007A31B1"/>
    <w:rsid w:val="007A32AD"/>
    <w:rsid w:val="007A390E"/>
    <w:rsid w:val="007A3D01"/>
    <w:rsid w:val="007A4403"/>
    <w:rsid w:val="007A476F"/>
    <w:rsid w:val="007A5630"/>
    <w:rsid w:val="007A58BB"/>
    <w:rsid w:val="007A5AB7"/>
    <w:rsid w:val="007A5FB5"/>
    <w:rsid w:val="007A6140"/>
    <w:rsid w:val="007A630F"/>
    <w:rsid w:val="007A6A00"/>
    <w:rsid w:val="007A7909"/>
    <w:rsid w:val="007A7B57"/>
    <w:rsid w:val="007A7BA3"/>
    <w:rsid w:val="007A7D79"/>
    <w:rsid w:val="007A7FC3"/>
    <w:rsid w:val="007B04F0"/>
    <w:rsid w:val="007B1680"/>
    <w:rsid w:val="007B17DB"/>
    <w:rsid w:val="007B1CE7"/>
    <w:rsid w:val="007B1EF0"/>
    <w:rsid w:val="007B26A8"/>
    <w:rsid w:val="007B26BF"/>
    <w:rsid w:val="007B2CD4"/>
    <w:rsid w:val="007B36A0"/>
    <w:rsid w:val="007B3B26"/>
    <w:rsid w:val="007B4304"/>
    <w:rsid w:val="007B433D"/>
    <w:rsid w:val="007B4FDF"/>
    <w:rsid w:val="007B5E9A"/>
    <w:rsid w:val="007B5E9D"/>
    <w:rsid w:val="007B6274"/>
    <w:rsid w:val="007B6A53"/>
    <w:rsid w:val="007B6C70"/>
    <w:rsid w:val="007B78A0"/>
    <w:rsid w:val="007C093F"/>
    <w:rsid w:val="007C0A8B"/>
    <w:rsid w:val="007C0ACE"/>
    <w:rsid w:val="007C0C5A"/>
    <w:rsid w:val="007C1001"/>
    <w:rsid w:val="007C1385"/>
    <w:rsid w:val="007C1423"/>
    <w:rsid w:val="007C2137"/>
    <w:rsid w:val="007C24B0"/>
    <w:rsid w:val="007C2536"/>
    <w:rsid w:val="007C26A5"/>
    <w:rsid w:val="007C3423"/>
    <w:rsid w:val="007C36E6"/>
    <w:rsid w:val="007C378A"/>
    <w:rsid w:val="007C3819"/>
    <w:rsid w:val="007C3E1B"/>
    <w:rsid w:val="007C4FFE"/>
    <w:rsid w:val="007C51E5"/>
    <w:rsid w:val="007C620C"/>
    <w:rsid w:val="007C65A7"/>
    <w:rsid w:val="007C68AB"/>
    <w:rsid w:val="007C6FBF"/>
    <w:rsid w:val="007C74F0"/>
    <w:rsid w:val="007C7F19"/>
    <w:rsid w:val="007C7F51"/>
    <w:rsid w:val="007C7FD4"/>
    <w:rsid w:val="007D0123"/>
    <w:rsid w:val="007D0650"/>
    <w:rsid w:val="007D0AAA"/>
    <w:rsid w:val="007D0C97"/>
    <w:rsid w:val="007D1014"/>
    <w:rsid w:val="007D1762"/>
    <w:rsid w:val="007D1FD4"/>
    <w:rsid w:val="007D26BE"/>
    <w:rsid w:val="007D2986"/>
    <w:rsid w:val="007D2B7E"/>
    <w:rsid w:val="007D3944"/>
    <w:rsid w:val="007D3BC4"/>
    <w:rsid w:val="007D421E"/>
    <w:rsid w:val="007D59AD"/>
    <w:rsid w:val="007D5B20"/>
    <w:rsid w:val="007D670F"/>
    <w:rsid w:val="007D697A"/>
    <w:rsid w:val="007D6B69"/>
    <w:rsid w:val="007D7411"/>
    <w:rsid w:val="007D77D0"/>
    <w:rsid w:val="007D77F1"/>
    <w:rsid w:val="007E031A"/>
    <w:rsid w:val="007E0454"/>
    <w:rsid w:val="007E0A36"/>
    <w:rsid w:val="007E15B7"/>
    <w:rsid w:val="007E1677"/>
    <w:rsid w:val="007E182E"/>
    <w:rsid w:val="007E1975"/>
    <w:rsid w:val="007E226C"/>
    <w:rsid w:val="007E241A"/>
    <w:rsid w:val="007E2631"/>
    <w:rsid w:val="007E2865"/>
    <w:rsid w:val="007E37C6"/>
    <w:rsid w:val="007E385E"/>
    <w:rsid w:val="007E3A60"/>
    <w:rsid w:val="007E41BE"/>
    <w:rsid w:val="007E5381"/>
    <w:rsid w:val="007E5848"/>
    <w:rsid w:val="007E59D3"/>
    <w:rsid w:val="007E5B26"/>
    <w:rsid w:val="007E5D18"/>
    <w:rsid w:val="007E6446"/>
    <w:rsid w:val="007E6DCD"/>
    <w:rsid w:val="007E6E43"/>
    <w:rsid w:val="007E713B"/>
    <w:rsid w:val="007E7A8C"/>
    <w:rsid w:val="007E7BFE"/>
    <w:rsid w:val="007E7C6D"/>
    <w:rsid w:val="007F0AC5"/>
    <w:rsid w:val="007F0BC9"/>
    <w:rsid w:val="007F0EE9"/>
    <w:rsid w:val="007F0F52"/>
    <w:rsid w:val="007F1FED"/>
    <w:rsid w:val="007F29AD"/>
    <w:rsid w:val="007F3325"/>
    <w:rsid w:val="007F3DB8"/>
    <w:rsid w:val="007F4697"/>
    <w:rsid w:val="007F48F7"/>
    <w:rsid w:val="007F4CC1"/>
    <w:rsid w:val="007F4CD6"/>
    <w:rsid w:val="007F52A2"/>
    <w:rsid w:val="007F54B3"/>
    <w:rsid w:val="007F54D4"/>
    <w:rsid w:val="007F5637"/>
    <w:rsid w:val="007F566F"/>
    <w:rsid w:val="007F5F5E"/>
    <w:rsid w:val="007F6FA0"/>
    <w:rsid w:val="007F7093"/>
    <w:rsid w:val="007F71FF"/>
    <w:rsid w:val="007F7413"/>
    <w:rsid w:val="008007A4"/>
    <w:rsid w:val="008025AD"/>
    <w:rsid w:val="0080272A"/>
    <w:rsid w:val="00802987"/>
    <w:rsid w:val="008029AB"/>
    <w:rsid w:val="00802F37"/>
    <w:rsid w:val="00803817"/>
    <w:rsid w:val="0080381C"/>
    <w:rsid w:val="00803990"/>
    <w:rsid w:val="00803F1B"/>
    <w:rsid w:val="00804094"/>
    <w:rsid w:val="00804C1B"/>
    <w:rsid w:val="00805015"/>
    <w:rsid w:val="00806C44"/>
    <w:rsid w:val="0080778C"/>
    <w:rsid w:val="00807D10"/>
    <w:rsid w:val="008102A8"/>
    <w:rsid w:val="008108B9"/>
    <w:rsid w:val="00810E09"/>
    <w:rsid w:val="00810FA6"/>
    <w:rsid w:val="008114F9"/>
    <w:rsid w:val="0081160F"/>
    <w:rsid w:val="0081211F"/>
    <w:rsid w:val="00812335"/>
    <w:rsid w:val="0081339D"/>
    <w:rsid w:val="0081437E"/>
    <w:rsid w:val="00814605"/>
    <w:rsid w:val="008146A9"/>
    <w:rsid w:val="00814A20"/>
    <w:rsid w:val="00816538"/>
    <w:rsid w:val="0081660B"/>
    <w:rsid w:val="008168E5"/>
    <w:rsid w:val="008169A0"/>
    <w:rsid w:val="00816BF5"/>
    <w:rsid w:val="00817A54"/>
    <w:rsid w:val="00817D19"/>
    <w:rsid w:val="00817DC3"/>
    <w:rsid w:val="00817E41"/>
    <w:rsid w:val="00817EFA"/>
    <w:rsid w:val="0082057C"/>
    <w:rsid w:val="00820667"/>
    <w:rsid w:val="00820DE9"/>
    <w:rsid w:val="00821B51"/>
    <w:rsid w:val="0082217A"/>
    <w:rsid w:val="00822902"/>
    <w:rsid w:val="008230E4"/>
    <w:rsid w:val="008232CD"/>
    <w:rsid w:val="00823845"/>
    <w:rsid w:val="00823A83"/>
    <w:rsid w:val="00823AD7"/>
    <w:rsid w:val="00824495"/>
    <w:rsid w:val="0082460F"/>
    <w:rsid w:val="008247C1"/>
    <w:rsid w:val="008247F7"/>
    <w:rsid w:val="00824C34"/>
    <w:rsid w:val="00824EF9"/>
    <w:rsid w:val="00824F6F"/>
    <w:rsid w:val="00825796"/>
    <w:rsid w:val="00825F49"/>
    <w:rsid w:val="00826775"/>
    <w:rsid w:val="00826988"/>
    <w:rsid w:val="008271A0"/>
    <w:rsid w:val="0082724F"/>
    <w:rsid w:val="00827298"/>
    <w:rsid w:val="008275BF"/>
    <w:rsid w:val="00827776"/>
    <w:rsid w:val="008277C4"/>
    <w:rsid w:val="00827B42"/>
    <w:rsid w:val="008305F5"/>
    <w:rsid w:val="008315E8"/>
    <w:rsid w:val="00831936"/>
    <w:rsid w:val="00831A55"/>
    <w:rsid w:val="00832A4F"/>
    <w:rsid w:val="00832C05"/>
    <w:rsid w:val="00833B68"/>
    <w:rsid w:val="00833DCF"/>
    <w:rsid w:val="00834551"/>
    <w:rsid w:val="00834611"/>
    <w:rsid w:val="00834A17"/>
    <w:rsid w:val="00834C0D"/>
    <w:rsid w:val="008364BD"/>
    <w:rsid w:val="00836AF0"/>
    <w:rsid w:val="00836B45"/>
    <w:rsid w:val="00836EAA"/>
    <w:rsid w:val="0083715D"/>
    <w:rsid w:val="008376C2"/>
    <w:rsid w:val="00837FD5"/>
    <w:rsid w:val="0084020C"/>
    <w:rsid w:val="008405C5"/>
    <w:rsid w:val="00840873"/>
    <w:rsid w:val="00841A17"/>
    <w:rsid w:val="0084255F"/>
    <w:rsid w:val="0084291D"/>
    <w:rsid w:val="0084356F"/>
    <w:rsid w:val="008442F7"/>
    <w:rsid w:val="0084449B"/>
    <w:rsid w:val="008445A8"/>
    <w:rsid w:val="008454E2"/>
    <w:rsid w:val="008457BF"/>
    <w:rsid w:val="0084592E"/>
    <w:rsid w:val="00845AAE"/>
    <w:rsid w:val="00845BD5"/>
    <w:rsid w:val="00846DED"/>
    <w:rsid w:val="00847163"/>
    <w:rsid w:val="00847CC6"/>
    <w:rsid w:val="00850238"/>
    <w:rsid w:val="008508B4"/>
    <w:rsid w:val="00850B84"/>
    <w:rsid w:val="00850FD4"/>
    <w:rsid w:val="008515DD"/>
    <w:rsid w:val="00851AB6"/>
    <w:rsid w:val="0085242B"/>
    <w:rsid w:val="00852A47"/>
    <w:rsid w:val="00852B45"/>
    <w:rsid w:val="00853AC0"/>
    <w:rsid w:val="0085414A"/>
    <w:rsid w:val="0085421A"/>
    <w:rsid w:val="00854700"/>
    <w:rsid w:val="008554AD"/>
    <w:rsid w:val="00855B68"/>
    <w:rsid w:val="0085798E"/>
    <w:rsid w:val="00857D79"/>
    <w:rsid w:val="00857EB1"/>
    <w:rsid w:val="0086098C"/>
    <w:rsid w:val="00860A81"/>
    <w:rsid w:val="00860C85"/>
    <w:rsid w:val="00860E5A"/>
    <w:rsid w:val="00861129"/>
    <w:rsid w:val="0086153D"/>
    <w:rsid w:val="00861B9F"/>
    <w:rsid w:val="00861BFD"/>
    <w:rsid w:val="00861CF1"/>
    <w:rsid w:val="00861CFA"/>
    <w:rsid w:val="008621FF"/>
    <w:rsid w:val="008633FA"/>
    <w:rsid w:val="008634F2"/>
    <w:rsid w:val="00864320"/>
    <w:rsid w:val="00864705"/>
    <w:rsid w:val="00864C00"/>
    <w:rsid w:val="00865377"/>
    <w:rsid w:val="0086588D"/>
    <w:rsid w:val="0086619B"/>
    <w:rsid w:val="00866954"/>
    <w:rsid w:val="00866C33"/>
    <w:rsid w:val="00866CAE"/>
    <w:rsid w:val="00866E5A"/>
    <w:rsid w:val="00866FD8"/>
    <w:rsid w:val="00867B4D"/>
    <w:rsid w:val="00867CB2"/>
    <w:rsid w:val="00867CD2"/>
    <w:rsid w:val="00867D38"/>
    <w:rsid w:val="008703D4"/>
    <w:rsid w:val="00870730"/>
    <w:rsid w:val="00870BE9"/>
    <w:rsid w:val="008713FD"/>
    <w:rsid w:val="008714E5"/>
    <w:rsid w:val="0087164A"/>
    <w:rsid w:val="008724D6"/>
    <w:rsid w:val="0087284D"/>
    <w:rsid w:val="00872BDD"/>
    <w:rsid w:val="008741DF"/>
    <w:rsid w:val="00874371"/>
    <w:rsid w:val="008749F8"/>
    <w:rsid w:val="00874D04"/>
    <w:rsid w:val="0087518E"/>
    <w:rsid w:val="00875248"/>
    <w:rsid w:val="0087585C"/>
    <w:rsid w:val="00875D39"/>
    <w:rsid w:val="00876108"/>
    <w:rsid w:val="00876229"/>
    <w:rsid w:val="0087636D"/>
    <w:rsid w:val="008763AA"/>
    <w:rsid w:val="00876FD2"/>
    <w:rsid w:val="008772C5"/>
    <w:rsid w:val="008778A1"/>
    <w:rsid w:val="008778EF"/>
    <w:rsid w:val="00877DD5"/>
    <w:rsid w:val="00881808"/>
    <w:rsid w:val="0088189C"/>
    <w:rsid w:val="00882828"/>
    <w:rsid w:val="00882EDF"/>
    <w:rsid w:val="0088322A"/>
    <w:rsid w:val="008836FA"/>
    <w:rsid w:val="00884552"/>
    <w:rsid w:val="008848A4"/>
    <w:rsid w:val="00884C83"/>
    <w:rsid w:val="00884E3E"/>
    <w:rsid w:val="00885E74"/>
    <w:rsid w:val="0088607B"/>
    <w:rsid w:val="0088610C"/>
    <w:rsid w:val="00886489"/>
    <w:rsid w:val="00886C34"/>
    <w:rsid w:val="00886F58"/>
    <w:rsid w:val="00887009"/>
    <w:rsid w:val="00887490"/>
    <w:rsid w:val="008876A2"/>
    <w:rsid w:val="00890BC7"/>
    <w:rsid w:val="00890E9F"/>
    <w:rsid w:val="00891292"/>
    <w:rsid w:val="008916BA"/>
    <w:rsid w:val="0089230F"/>
    <w:rsid w:val="00892B40"/>
    <w:rsid w:val="00892B68"/>
    <w:rsid w:val="00892EED"/>
    <w:rsid w:val="008930DF"/>
    <w:rsid w:val="008937FC"/>
    <w:rsid w:val="00894041"/>
    <w:rsid w:val="008940F7"/>
    <w:rsid w:val="00895597"/>
    <w:rsid w:val="0089563B"/>
    <w:rsid w:val="008958F8"/>
    <w:rsid w:val="00895B18"/>
    <w:rsid w:val="00896612"/>
    <w:rsid w:val="00897724"/>
    <w:rsid w:val="00897BC6"/>
    <w:rsid w:val="00897E0D"/>
    <w:rsid w:val="00897E31"/>
    <w:rsid w:val="008A17B7"/>
    <w:rsid w:val="008A2317"/>
    <w:rsid w:val="008A4065"/>
    <w:rsid w:val="008A42A4"/>
    <w:rsid w:val="008A462F"/>
    <w:rsid w:val="008A4A09"/>
    <w:rsid w:val="008A5499"/>
    <w:rsid w:val="008A56C2"/>
    <w:rsid w:val="008A578F"/>
    <w:rsid w:val="008A5857"/>
    <w:rsid w:val="008A65DF"/>
    <w:rsid w:val="008A7B7A"/>
    <w:rsid w:val="008AE1F6"/>
    <w:rsid w:val="008B01A7"/>
    <w:rsid w:val="008B02C0"/>
    <w:rsid w:val="008B0F14"/>
    <w:rsid w:val="008B0FC1"/>
    <w:rsid w:val="008B17AF"/>
    <w:rsid w:val="008B1B29"/>
    <w:rsid w:val="008B226E"/>
    <w:rsid w:val="008B226F"/>
    <w:rsid w:val="008B2388"/>
    <w:rsid w:val="008B2E04"/>
    <w:rsid w:val="008B2E80"/>
    <w:rsid w:val="008B32BD"/>
    <w:rsid w:val="008B3344"/>
    <w:rsid w:val="008B33F4"/>
    <w:rsid w:val="008B3609"/>
    <w:rsid w:val="008B48FA"/>
    <w:rsid w:val="008B5A5B"/>
    <w:rsid w:val="008B6D1B"/>
    <w:rsid w:val="008B6D38"/>
    <w:rsid w:val="008B74B9"/>
    <w:rsid w:val="008B7F7A"/>
    <w:rsid w:val="008C0540"/>
    <w:rsid w:val="008C0684"/>
    <w:rsid w:val="008C06DD"/>
    <w:rsid w:val="008C0863"/>
    <w:rsid w:val="008C0A2C"/>
    <w:rsid w:val="008C0CDD"/>
    <w:rsid w:val="008C142E"/>
    <w:rsid w:val="008C2000"/>
    <w:rsid w:val="008C2876"/>
    <w:rsid w:val="008C29FD"/>
    <w:rsid w:val="008C35DF"/>
    <w:rsid w:val="008C37DF"/>
    <w:rsid w:val="008C39B1"/>
    <w:rsid w:val="008C3A88"/>
    <w:rsid w:val="008C41E0"/>
    <w:rsid w:val="008C4955"/>
    <w:rsid w:val="008C4D8B"/>
    <w:rsid w:val="008C51A2"/>
    <w:rsid w:val="008C52C9"/>
    <w:rsid w:val="008C587B"/>
    <w:rsid w:val="008C5F89"/>
    <w:rsid w:val="008C6E2C"/>
    <w:rsid w:val="008C70EC"/>
    <w:rsid w:val="008C70FF"/>
    <w:rsid w:val="008C7424"/>
    <w:rsid w:val="008C77D2"/>
    <w:rsid w:val="008C7F76"/>
    <w:rsid w:val="008D005C"/>
    <w:rsid w:val="008D1574"/>
    <w:rsid w:val="008D1977"/>
    <w:rsid w:val="008D1F24"/>
    <w:rsid w:val="008D232A"/>
    <w:rsid w:val="008D23F7"/>
    <w:rsid w:val="008D2A08"/>
    <w:rsid w:val="008D3124"/>
    <w:rsid w:val="008D31F2"/>
    <w:rsid w:val="008D40A6"/>
    <w:rsid w:val="008D4373"/>
    <w:rsid w:val="008D4B83"/>
    <w:rsid w:val="008D5291"/>
    <w:rsid w:val="008D5A8D"/>
    <w:rsid w:val="008D7902"/>
    <w:rsid w:val="008D7BAD"/>
    <w:rsid w:val="008E065D"/>
    <w:rsid w:val="008E0676"/>
    <w:rsid w:val="008E0D8A"/>
    <w:rsid w:val="008E17C2"/>
    <w:rsid w:val="008E240D"/>
    <w:rsid w:val="008E29C7"/>
    <w:rsid w:val="008E2BF6"/>
    <w:rsid w:val="008E2DB9"/>
    <w:rsid w:val="008E3312"/>
    <w:rsid w:val="008E38A5"/>
    <w:rsid w:val="008E4DE9"/>
    <w:rsid w:val="008E4E4A"/>
    <w:rsid w:val="008E5053"/>
    <w:rsid w:val="008E52CD"/>
    <w:rsid w:val="008E674E"/>
    <w:rsid w:val="008E69DB"/>
    <w:rsid w:val="008E77BB"/>
    <w:rsid w:val="008F0973"/>
    <w:rsid w:val="008F098B"/>
    <w:rsid w:val="008F0B1E"/>
    <w:rsid w:val="008F13AD"/>
    <w:rsid w:val="008F1834"/>
    <w:rsid w:val="008F1B76"/>
    <w:rsid w:val="008F1CEB"/>
    <w:rsid w:val="008F2B56"/>
    <w:rsid w:val="008F2E46"/>
    <w:rsid w:val="008F3E94"/>
    <w:rsid w:val="008F4680"/>
    <w:rsid w:val="008F583F"/>
    <w:rsid w:val="008F5860"/>
    <w:rsid w:val="008F5CBE"/>
    <w:rsid w:val="008F5CEC"/>
    <w:rsid w:val="008F607E"/>
    <w:rsid w:val="008F6529"/>
    <w:rsid w:val="008F68DE"/>
    <w:rsid w:val="008F7858"/>
    <w:rsid w:val="008F7C97"/>
    <w:rsid w:val="008F7DB1"/>
    <w:rsid w:val="009030C1"/>
    <w:rsid w:val="00903F35"/>
    <w:rsid w:val="00904228"/>
    <w:rsid w:val="009044FF"/>
    <w:rsid w:val="009046AC"/>
    <w:rsid w:val="00904F6D"/>
    <w:rsid w:val="00906A02"/>
    <w:rsid w:val="00906A99"/>
    <w:rsid w:val="0090755F"/>
    <w:rsid w:val="009078A6"/>
    <w:rsid w:val="0090792B"/>
    <w:rsid w:val="00907B50"/>
    <w:rsid w:val="00907D54"/>
    <w:rsid w:val="0091006E"/>
    <w:rsid w:val="00910518"/>
    <w:rsid w:val="009106A0"/>
    <w:rsid w:val="00911415"/>
    <w:rsid w:val="0091189A"/>
    <w:rsid w:val="00912BD8"/>
    <w:rsid w:val="00912F6C"/>
    <w:rsid w:val="0091303A"/>
    <w:rsid w:val="009130D0"/>
    <w:rsid w:val="009131AF"/>
    <w:rsid w:val="009134C3"/>
    <w:rsid w:val="00913614"/>
    <w:rsid w:val="00914706"/>
    <w:rsid w:val="009157AC"/>
    <w:rsid w:val="00915AF9"/>
    <w:rsid w:val="00915E16"/>
    <w:rsid w:val="00915EA2"/>
    <w:rsid w:val="00915FFE"/>
    <w:rsid w:val="00916EA3"/>
    <w:rsid w:val="00921FB5"/>
    <w:rsid w:val="00922DA2"/>
    <w:rsid w:val="00923003"/>
    <w:rsid w:val="0092379B"/>
    <w:rsid w:val="00923E99"/>
    <w:rsid w:val="00924FB2"/>
    <w:rsid w:val="00925462"/>
    <w:rsid w:val="00926AA9"/>
    <w:rsid w:val="0092732E"/>
    <w:rsid w:val="00927421"/>
    <w:rsid w:val="00927ED3"/>
    <w:rsid w:val="00930B54"/>
    <w:rsid w:val="00930BC0"/>
    <w:rsid w:val="0093104E"/>
    <w:rsid w:val="0093150B"/>
    <w:rsid w:val="009323D2"/>
    <w:rsid w:val="0093244B"/>
    <w:rsid w:val="0093328F"/>
    <w:rsid w:val="0093346A"/>
    <w:rsid w:val="00933796"/>
    <w:rsid w:val="00933909"/>
    <w:rsid w:val="00933CC3"/>
    <w:rsid w:val="00933E79"/>
    <w:rsid w:val="00934144"/>
    <w:rsid w:val="00934DD4"/>
    <w:rsid w:val="00934EA7"/>
    <w:rsid w:val="0093511A"/>
    <w:rsid w:val="00935226"/>
    <w:rsid w:val="009360EE"/>
    <w:rsid w:val="0093621B"/>
    <w:rsid w:val="009368CE"/>
    <w:rsid w:val="00936906"/>
    <w:rsid w:val="0094031D"/>
    <w:rsid w:val="0094032B"/>
    <w:rsid w:val="009408D6"/>
    <w:rsid w:val="00940957"/>
    <w:rsid w:val="00940B29"/>
    <w:rsid w:val="00940D35"/>
    <w:rsid w:val="0094114B"/>
    <w:rsid w:val="0094121F"/>
    <w:rsid w:val="00941289"/>
    <w:rsid w:val="009428C2"/>
    <w:rsid w:val="00942F12"/>
    <w:rsid w:val="00943295"/>
    <w:rsid w:val="00944407"/>
    <w:rsid w:val="00944AAB"/>
    <w:rsid w:val="00944B9C"/>
    <w:rsid w:val="0094528D"/>
    <w:rsid w:val="009459AF"/>
    <w:rsid w:val="00946C9F"/>
    <w:rsid w:val="00947909"/>
    <w:rsid w:val="00947BF5"/>
    <w:rsid w:val="00950F03"/>
    <w:rsid w:val="00950FEE"/>
    <w:rsid w:val="0095113D"/>
    <w:rsid w:val="009511D7"/>
    <w:rsid w:val="0095134A"/>
    <w:rsid w:val="00951BC4"/>
    <w:rsid w:val="009527EC"/>
    <w:rsid w:val="009528DA"/>
    <w:rsid w:val="009529A8"/>
    <w:rsid w:val="00952C70"/>
    <w:rsid w:val="00952E7E"/>
    <w:rsid w:val="009532B9"/>
    <w:rsid w:val="00953AA5"/>
    <w:rsid w:val="00953C86"/>
    <w:rsid w:val="00954256"/>
    <w:rsid w:val="00954655"/>
    <w:rsid w:val="00954E1D"/>
    <w:rsid w:val="00954FA2"/>
    <w:rsid w:val="00955A0B"/>
    <w:rsid w:val="00955DFF"/>
    <w:rsid w:val="009568A3"/>
    <w:rsid w:val="00957480"/>
    <w:rsid w:val="009574B8"/>
    <w:rsid w:val="00960379"/>
    <w:rsid w:val="00960DE7"/>
    <w:rsid w:val="00961042"/>
    <w:rsid w:val="0096123D"/>
    <w:rsid w:val="009613BD"/>
    <w:rsid w:val="009618B7"/>
    <w:rsid w:val="009618BE"/>
    <w:rsid w:val="00961D79"/>
    <w:rsid w:val="00962881"/>
    <w:rsid w:val="0096296C"/>
    <w:rsid w:val="0096296D"/>
    <w:rsid w:val="009632C5"/>
    <w:rsid w:val="009634B2"/>
    <w:rsid w:val="00963A23"/>
    <w:rsid w:val="00963A6A"/>
    <w:rsid w:val="00963AFA"/>
    <w:rsid w:val="00963F52"/>
    <w:rsid w:val="0096436D"/>
    <w:rsid w:val="009643CD"/>
    <w:rsid w:val="00964760"/>
    <w:rsid w:val="00964888"/>
    <w:rsid w:val="00964EC6"/>
    <w:rsid w:val="00965303"/>
    <w:rsid w:val="009658B4"/>
    <w:rsid w:val="0096598E"/>
    <w:rsid w:val="00965E4C"/>
    <w:rsid w:val="00966448"/>
    <w:rsid w:val="00966539"/>
    <w:rsid w:val="00966FEC"/>
    <w:rsid w:val="00967645"/>
    <w:rsid w:val="00967787"/>
    <w:rsid w:val="00970051"/>
    <w:rsid w:val="009700CF"/>
    <w:rsid w:val="00971241"/>
    <w:rsid w:val="00971B1F"/>
    <w:rsid w:val="00971C7B"/>
    <w:rsid w:val="00971E5B"/>
    <w:rsid w:val="009720AD"/>
    <w:rsid w:val="00972144"/>
    <w:rsid w:val="009725D1"/>
    <w:rsid w:val="00972F44"/>
    <w:rsid w:val="00973C52"/>
    <w:rsid w:val="00973CF3"/>
    <w:rsid w:val="00973E08"/>
    <w:rsid w:val="0097481D"/>
    <w:rsid w:val="00974B11"/>
    <w:rsid w:val="00975124"/>
    <w:rsid w:val="009753D8"/>
    <w:rsid w:val="00975B3A"/>
    <w:rsid w:val="009765D4"/>
    <w:rsid w:val="0097707D"/>
    <w:rsid w:val="0097742A"/>
    <w:rsid w:val="00980EFA"/>
    <w:rsid w:val="00980F08"/>
    <w:rsid w:val="00981074"/>
    <w:rsid w:val="00981CC6"/>
    <w:rsid w:val="00982271"/>
    <w:rsid w:val="00982366"/>
    <w:rsid w:val="00982B67"/>
    <w:rsid w:val="00983B68"/>
    <w:rsid w:val="00983CFD"/>
    <w:rsid w:val="0098473E"/>
    <w:rsid w:val="00984877"/>
    <w:rsid w:val="0098487E"/>
    <w:rsid w:val="00984C53"/>
    <w:rsid w:val="009852C9"/>
    <w:rsid w:val="00985331"/>
    <w:rsid w:val="00985373"/>
    <w:rsid w:val="00985425"/>
    <w:rsid w:val="009855A2"/>
    <w:rsid w:val="009857B0"/>
    <w:rsid w:val="009860E1"/>
    <w:rsid w:val="009865EA"/>
    <w:rsid w:val="0098733E"/>
    <w:rsid w:val="00987A8C"/>
    <w:rsid w:val="00991262"/>
    <w:rsid w:val="009928F1"/>
    <w:rsid w:val="00992E7F"/>
    <w:rsid w:val="009931DB"/>
    <w:rsid w:val="009939F3"/>
    <w:rsid w:val="00993F55"/>
    <w:rsid w:val="00994189"/>
    <w:rsid w:val="00994596"/>
    <w:rsid w:val="00994B8A"/>
    <w:rsid w:val="00994D69"/>
    <w:rsid w:val="00994F70"/>
    <w:rsid w:val="009950E9"/>
    <w:rsid w:val="009952FB"/>
    <w:rsid w:val="00995967"/>
    <w:rsid w:val="00995D4F"/>
    <w:rsid w:val="00996074"/>
    <w:rsid w:val="00996188"/>
    <w:rsid w:val="00996391"/>
    <w:rsid w:val="0099641C"/>
    <w:rsid w:val="00996A80"/>
    <w:rsid w:val="00997128"/>
    <w:rsid w:val="009A10F1"/>
    <w:rsid w:val="009A1352"/>
    <w:rsid w:val="009A4E10"/>
    <w:rsid w:val="009A4FC5"/>
    <w:rsid w:val="009A52ED"/>
    <w:rsid w:val="009A55FF"/>
    <w:rsid w:val="009A5C60"/>
    <w:rsid w:val="009A5E73"/>
    <w:rsid w:val="009A6310"/>
    <w:rsid w:val="009A6AB4"/>
    <w:rsid w:val="009A72FD"/>
    <w:rsid w:val="009B03E9"/>
    <w:rsid w:val="009B062D"/>
    <w:rsid w:val="009B0A52"/>
    <w:rsid w:val="009B1137"/>
    <w:rsid w:val="009B11FF"/>
    <w:rsid w:val="009B126B"/>
    <w:rsid w:val="009B146F"/>
    <w:rsid w:val="009B154E"/>
    <w:rsid w:val="009B1C64"/>
    <w:rsid w:val="009B25F0"/>
    <w:rsid w:val="009B3AB6"/>
    <w:rsid w:val="009B3DFA"/>
    <w:rsid w:val="009B470B"/>
    <w:rsid w:val="009B4993"/>
    <w:rsid w:val="009B54C0"/>
    <w:rsid w:val="009B56D8"/>
    <w:rsid w:val="009B582D"/>
    <w:rsid w:val="009B584B"/>
    <w:rsid w:val="009B586C"/>
    <w:rsid w:val="009B5B07"/>
    <w:rsid w:val="009B5C4F"/>
    <w:rsid w:val="009B5C5F"/>
    <w:rsid w:val="009B5EFF"/>
    <w:rsid w:val="009B7A6C"/>
    <w:rsid w:val="009B7EEF"/>
    <w:rsid w:val="009B7F37"/>
    <w:rsid w:val="009C0477"/>
    <w:rsid w:val="009C0BD1"/>
    <w:rsid w:val="009C156D"/>
    <w:rsid w:val="009C1966"/>
    <w:rsid w:val="009C1CB2"/>
    <w:rsid w:val="009C2A22"/>
    <w:rsid w:val="009C2E72"/>
    <w:rsid w:val="009C3693"/>
    <w:rsid w:val="009C3AFD"/>
    <w:rsid w:val="009C3C0E"/>
    <w:rsid w:val="009C3C7F"/>
    <w:rsid w:val="009C3E27"/>
    <w:rsid w:val="009C46B1"/>
    <w:rsid w:val="009C4A8E"/>
    <w:rsid w:val="009C4F69"/>
    <w:rsid w:val="009C50A6"/>
    <w:rsid w:val="009C59E7"/>
    <w:rsid w:val="009C5F36"/>
    <w:rsid w:val="009C6CA9"/>
    <w:rsid w:val="009C7323"/>
    <w:rsid w:val="009C771C"/>
    <w:rsid w:val="009C7A6E"/>
    <w:rsid w:val="009C7B63"/>
    <w:rsid w:val="009D0642"/>
    <w:rsid w:val="009D081C"/>
    <w:rsid w:val="009D10CB"/>
    <w:rsid w:val="009D161A"/>
    <w:rsid w:val="009D2202"/>
    <w:rsid w:val="009D2848"/>
    <w:rsid w:val="009D29B6"/>
    <w:rsid w:val="009D2B17"/>
    <w:rsid w:val="009D362D"/>
    <w:rsid w:val="009D39CA"/>
    <w:rsid w:val="009D3DB3"/>
    <w:rsid w:val="009D3DB8"/>
    <w:rsid w:val="009D40B0"/>
    <w:rsid w:val="009D456E"/>
    <w:rsid w:val="009D4B82"/>
    <w:rsid w:val="009D4FC5"/>
    <w:rsid w:val="009D5AF1"/>
    <w:rsid w:val="009D5C39"/>
    <w:rsid w:val="009D5F0D"/>
    <w:rsid w:val="009D60A0"/>
    <w:rsid w:val="009D7150"/>
    <w:rsid w:val="009D7272"/>
    <w:rsid w:val="009D72E6"/>
    <w:rsid w:val="009D7592"/>
    <w:rsid w:val="009D77E8"/>
    <w:rsid w:val="009D7CAF"/>
    <w:rsid w:val="009D7D5F"/>
    <w:rsid w:val="009D7EDE"/>
    <w:rsid w:val="009E023A"/>
    <w:rsid w:val="009E0B3A"/>
    <w:rsid w:val="009E0D53"/>
    <w:rsid w:val="009E0F84"/>
    <w:rsid w:val="009E126F"/>
    <w:rsid w:val="009E1979"/>
    <w:rsid w:val="009E1A20"/>
    <w:rsid w:val="009E1ACD"/>
    <w:rsid w:val="009E1EE0"/>
    <w:rsid w:val="009E24C1"/>
    <w:rsid w:val="009E2692"/>
    <w:rsid w:val="009E30DF"/>
    <w:rsid w:val="009E3990"/>
    <w:rsid w:val="009E3B80"/>
    <w:rsid w:val="009E3CD7"/>
    <w:rsid w:val="009E4D4D"/>
    <w:rsid w:val="009E4FD7"/>
    <w:rsid w:val="009E50E3"/>
    <w:rsid w:val="009E544B"/>
    <w:rsid w:val="009E5BFB"/>
    <w:rsid w:val="009E618A"/>
    <w:rsid w:val="009E6A42"/>
    <w:rsid w:val="009E71D4"/>
    <w:rsid w:val="009E773A"/>
    <w:rsid w:val="009F0240"/>
    <w:rsid w:val="009F0523"/>
    <w:rsid w:val="009F1816"/>
    <w:rsid w:val="009F19FE"/>
    <w:rsid w:val="009F1AFF"/>
    <w:rsid w:val="009F1CFF"/>
    <w:rsid w:val="009F1F48"/>
    <w:rsid w:val="009F25D7"/>
    <w:rsid w:val="009F2B2D"/>
    <w:rsid w:val="009F2D21"/>
    <w:rsid w:val="009F3891"/>
    <w:rsid w:val="009F39EE"/>
    <w:rsid w:val="009F3F88"/>
    <w:rsid w:val="009F4805"/>
    <w:rsid w:val="009F487D"/>
    <w:rsid w:val="009F5C0D"/>
    <w:rsid w:val="009F6CF3"/>
    <w:rsid w:val="009F76F6"/>
    <w:rsid w:val="00A004AC"/>
    <w:rsid w:val="00A00AD8"/>
    <w:rsid w:val="00A00ED1"/>
    <w:rsid w:val="00A01416"/>
    <w:rsid w:val="00A015EA"/>
    <w:rsid w:val="00A017FC"/>
    <w:rsid w:val="00A01818"/>
    <w:rsid w:val="00A02183"/>
    <w:rsid w:val="00A021B1"/>
    <w:rsid w:val="00A0231D"/>
    <w:rsid w:val="00A03590"/>
    <w:rsid w:val="00A037A6"/>
    <w:rsid w:val="00A03EAC"/>
    <w:rsid w:val="00A04FDF"/>
    <w:rsid w:val="00A059B6"/>
    <w:rsid w:val="00A066D6"/>
    <w:rsid w:val="00A067C7"/>
    <w:rsid w:val="00A06DD2"/>
    <w:rsid w:val="00A10B9D"/>
    <w:rsid w:val="00A119CF"/>
    <w:rsid w:val="00A11A51"/>
    <w:rsid w:val="00A12711"/>
    <w:rsid w:val="00A12B66"/>
    <w:rsid w:val="00A12C5C"/>
    <w:rsid w:val="00A12CE7"/>
    <w:rsid w:val="00A130AC"/>
    <w:rsid w:val="00A136C4"/>
    <w:rsid w:val="00A13715"/>
    <w:rsid w:val="00A13731"/>
    <w:rsid w:val="00A1460E"/>
    <w:rsid w:val="00A15DE7"/>
    <w:rsid w:val="00A15EE7"/>
    <w:rsid w:val="00A16D92"/>
    <w:rsid w:val="00A17047"/>
    <w:rsid w:val="00A1721B"/>
    <w:rsid w:val="00A17395"/>
    <w:rsid w:val="00A17EFD"/>
    <w:rsid w:val="00A17FA7"/>
    <w:rsid w:val="00A2046C"/>
    <w:rsid w:val="00A20942"/>
    <w:rsid w:val="00A20B69"/>
    <w:rsid w:val="00A20C98"/>
    <w:rsid w:val="00A21599"/>
    <w:rsid w:val="00A216A0"/>
    <w:rsid w:val="00A21A9E"/>
    <w:rsid w:val="00A21CC1"/>
    <w:rsid w:val="00A22AEB"/>
    <w:rsid w:val="00A22D4A"/>
    <w:rsid w:val="00A22EBF"/>
    <w:rsid w:val="00A22F6F"/>
    <w:rsid w:val="00A23038"/>
    <w:rsid w:val="00A23CF9"/>
    <w:rsid w:val="00A23E5E"/>
    <w:rsid w:val="00A23F38"/>
    <w:rsid w:val="00A241FF"/>
    <w:rsid w:val="00A24249"/>
    <w:rsid w:val="00A24869"/>
    <w:rsid w:val="00A24921"/>
    <w:rsid w:val="00A25665"/>
    <w:rsid w:val="00A257AE"/>
    <w:rsid w:val="00A25993"/>
    <w:rsid w:val="00A25AAB"/>
    <w:rsid w:val="00A25C81"/>
    <w:rsid w:val="00A262CE"/>
    <w:rsid w:val="00A26F79"/>
    <w:rsid w:val="00A274C9"/>
    <w:rsid w:val="00A27545"/>
    <w:rsid w:val="00A300A5"/>
    <w:rsid w:val="00A304C1"/>
    <w:rsid w:val="00A30638"/>
    <w:rsid w:val="00A30D9D"/>
    <w:rsid w:val="00A313E8"/>
    <w:rsid w:val="00A31452"/>
    <w:rsid w:val="00A3198A"/>
    <w:rsid w:val="00A31FED"/>
    <w:rsid w:val="00A32459"/>
    <w:rsid w:val="00A3316A"/>
    <w:rsid w:val="00A334B4"/>
    <w:rsid w:val="00A3404A"/>
    <w:rsid w:val="00A34307"/>
    <w:rsid w:val="00A3462F"/>
    <w:rsid w:val="00A34ECB"/>
    <w:rsid w:val="00A35443"/>
    <w:rsid w:val="00A35A76"/>
    <w:rsid w:val="00A35AA2"/>
    <w:rsid w:val="00A362AD"/>
    <w:rsid w:val="00A3695C"/>
    <w:rsid w:val="00A36E83"/>
    <w:rsid w:val="00A36E90"/>
    <w:rsid w:val="00A37197"/>
    <w:rsid w:val="00A37295"/>
    <w:rsid w:val="00A376B1"/>
    <w:rsid w:val="00A37908"/>
    <w:rsid w:val="00A37DA4"/>
    <w:rsid w:val="00A40002"/>
    <w:rsid w:val="00A4119A"/>
    <w:rsid w:val="00A41F5E"/>
    <w:rsid w:val="00A42212"/>
    <w:rsid w:val="00A4228E"/>
    <w:rsid w:val="00A422A6"/>
    <w:rsid w:val="00A423F6"/>
    <w:rsid w:val="00A425ED"/>
    <w:rsid w:val="00A42C11"/>
    <w:rsid w:val="00A432F4"/>
    <w:rsid w:val="00A43B18"/>
    <w:rsid w:val="00A43DD8"/>
    <w:rsid w:val="00A44014"/>
    <w:rsid w:val="00A4403F"/>
    <w:rsid w:val="00A445F0"/>
    <w:rsid w:val="00A44B6C"/>
    <w:rsid w:val="00A4518D"/>
    <w:rsid w:val="00A452A2"/>
    <w:rsid w:val="00A45396"/>
    <w:rsid w:val="00A45BE2"/>
    <w:rsid w:val="00A46CC6"/>
    <w:rsid w:val="00A46E4E"/>
    <w:rsid w:val="00A47560"/>
    <w:rsid w:val="00A4774B"/>
    <w:rsid w:val="00A47C0F"/>
    <w:rsid w:val="00A47C1E"/>
    <w:rsid w:val="00A47C4F"/>
    <w:rsid w:val="00A50374"/>
    <w:rsid w:val="00A50E63"/>
    <w:rsid w:val="00A50FD0"/>
    <w:rsid w:val="00A51267"/>
    <w:rsid w:val="00A51EB1"/>
    <w:rsid w:val="00A52591"/>
    <w:rsid w:val="00A52D64"/>
    <w:rsid w:val="00A53ADB"/>
    <w:rsid w:val="00A54177"/>
    <w:rsid w:val="00A5565C"/>
    <w:rsid w:val="00A55CCA"/>
    <w:rsid w:val="00A55D0F"/>
    <w:rsid w:val="00A56496"/>
    <w:rsid w:val="00A56898"/>
    <w:rsid w:val="00A573E5"/>
    <w:rsid w:val="00A57C4E"/>
    <w:rsid w:val="00A60167"/>
    <w:rsid w:val="00A60646"/>
    <w:rsid w:val="00A6084F"/>
    <w:rsid w:val="00A60BC1"/>
    <w:rsid w:val="00A60D46"/>
    <w:rsid w:val="00A60DED"/>
    <w:rsid w:val="00A60E1B"/>
    <w:rsid w:val="00A61370"/>
    <w:rsid w:val="00A617E0"/>
    <w:rsid w:val="00A61C33"/>
    <w:rsid w:val="00A61D0D"/>
    <w:rsid w:val="00A61D75"/>
    <w:rsid w:val="00A62113"/>
    <w:rsid w:val="00A621A6"/>
    <w:rsid w:val="00A629FD"/>
    <w:rsid w:val="00A63075"/>
    <w:rsid w:val="00A63787"/>
    <w:rsid w:val="00A64629"/>
    <w:rsid w:val="00A64A1B"/>
    <w:rsid w:val="00A64C2D"/>
    <w:rsid w:val="00A6534E"/>
    <w:rsid w:val="00A65DD9"/>
    <w:rsid w:val="00A662D7"/>
    <w:rsid w:val="00A66356"/>
    <w:rsid w:val="00A66EB6"/>
    <w:rsid w:val="00A66F1B"/>
    <w:rsid w:val="00A67CF4"/>
    <w:rsid w:val="00A707EC"/>
    <w:rsid w:val="00A70873"/>
    <w:rsid w:val="00A709B5"/>
    <w:rsid w:val="00A70E91"/>
    <w:rsid w:val="00A712A8"/>
    <w:rsid w:val="00A71CF6"/>
    <w:rsid w:val="00A726B2"/>
    <w:rsid w:val="00A72A63"/>
    <w:rsid w:val="00A72C76"/>
    <w:rsid w:val="00A7380D"/>
    <w:rsid w:val="00A7386A"/>
    <w:rsid w:val="00A73D56"/>
    <w:rsid w:val="00A7498D"/>
    <w:rsid w:val="00A750D4"/>
    <w:rsid w:val="00A754F6"/>
    <w:rsid w:val="00A76121"/>
    <w:rsid w:val="00A76614"/>
    <w:rsid w:val="00A76933"/>
    <w:rsid w:val="00A76ABA"/>
    <w:rsid w:val="00A77471"/>
    <w:rsid w:val="00A77A94"/>
    <w:rsid w:val="00A77C7B"/>
    <w:rsid w:val="00A77D31"/>
    <w:rsid w:val="00A803E8"/>
    <w:rsid w:val="00A80AEE"/>
    <w:rsid w:val="00A8126F"/>
    <w:rsid w:val="00A81C67"/>
    <w:rsid w:val="00A82C99"/>
    <w:rsid w:val="00A82F67"/>
    <w:rsid w:val="00A835C3"/>
    <w:rsid w:val="00A83BF3"/>
    <w:rsid w:val="00A83DDB"/>
    <w:rsid w:val="00A83EEE"/>
    <w:rsid w:val="00A844F8"/>
    <w:rsid w:val="00A84E0E"/>
    <w:rsid w:val="00A85134"/>
    <w:rsid w:val="00A85419"/>
    <w:rsid w:val="00A85BB2"/>
    <w:rsid w:val="00A85DBB"/>
    <w:rsid w:val="00A8651C"/>
    <w:rsid w:val="00A86908"/>
    <w:rsid w:val="00A86B15"/>
    <w:rsid w:val="00A878BF"/>
    <w:rsid w:val="00A87942"/>
    <w:rsid w:val="00A90359"/>
    <w:rsid w:val="00A90B51"/>
    <w:rsid w:val="00A90BA4"/>
    <w:rsid w:val="00A9227C"/>
    <w:rsid w:val="00A92457"/>
    <w:rsid w:val="00A924E0"/>
    <w:rsid w:val="00A92B9F"/>
    <w:rsid w:val="00A92DE7"/>
    <w:rsid w:val="00A935DB"/>
    <w:rsid w:val="00A93F05"/>
    <w:rsid w:val="00A94271"/>
    <w:rsid w:val="00A9461C"/>
    <w:rsid w:val="00A94702"/>
    <w:rsid w:val="00A94ABB"/>
    <w:rsid w:val="00A94D21"/>
    <w:rsid w:val="00A95A0C"/>
    <w:rsid w:val="00A96124"/>
    <w:rsid w:val="00A97463"/>
    <w:rsid w:val="00AA0003"/>
    <w:rsid w:val="00AA03DF"/>
    <w:rsid w:val="00AA146C"/>
    <w:rsid w:val="00AA183E"/>
    <w:rsid w:val="00AA1E2F"/>
    <w:rsid w:val="00AA2205"/>
    <w:rsid w:val="00AA2560"/>
    <w:rsid w:val="00AA32B2"/>
    <w:rsid w:val="00AA37D9"/>
    <w:rsid w:val="00AA4556"/>
    <w:rsid w:val="00AA4803"/>
    <w:rsid w:val="00AA4C50"/>
    <w:rsid w:val="00AA5475"/>
    <w:rsid w:val="00AA57E3"/>
    <w:rsid w:val="00AA5F6F"/>
    <w:rsid w:val="00AA63E0"/>
    <w:rsid w:val="00AA645A"/>
    <w:rsid w:val="00AA646C"/>
    <w:rsid w:val="00AA6DFA"/>
    <w:rsid w:val="00AA7ACC"/>
    <w:rsid w:val="00AA7BED"/>
    <w:rsid w:val="00AB0231"/>
    <w:rsid w:val="00AB0283"/>
    <w:rsid w:val="00AB0EB1"/>
    <w:rsid w:val="00AB1907"/>
    <w:rsid w:val="00AB1AC8"/>
    <w:rsid w:val="00AB3206"/>
    <w:rsid w:val="00AB3802"/>
    <w:rsid w:val="00AB3A57"/>
    <w:rsid w:val="00AB3B8D"/>
    <w:rsid w:val="00AB3C86"/>
    <w:rsid w:val="00AB4044"/>
    <w:rsid w:val="00AB4565"/>
    <w:rsid w:val="00AB45FC"/>
    <w:rsid w:val="00AB488F"/>
    <w:rsid w:val="00AB4920"/>
    <w:rsid w:val="00AB5596"/>
    <w:rsid w:val="00AB560D"/>
    <w:rsid w:val="00AB6339"/>
    <w:rsid w:val="00AB7116"/>
    <w:rsid w:val="00AB7ABD"/>
    <w:rsid w:val="00AB7F49"/>
    <w:rsid w:val="00AC0443"/>
    <w:rsid w:val="00AC049D"/>
    <w:rsid w:val="00AC0EDF"/>
    <w:rsid w:val="00AC1281"/>
    <w:rsid w:val="00AC214A"/>
    <w:rsid w:val="00AC23E1"/>
    <w:rsid w:val="00AC2674"/>
    <w:rsid w:val="00AC2B6D"/>
    <w:rsid w:val="00AC4072"/>
    <w:rsid w:val="00AC43B8"/>
    <w:rsid w:val="00AC48A9"/>
    <w:rsid w:val="00AC5ACA"/>
    <w:rsid w:val="00AC684F"/>
    <w:rsid w:val="00AC6A01"/>
    <w:rsid w:val="00AC7326"/>
    <w:rsid w:val="00AC732E"/>
    <w:rsid w:val="00AC7A5A"/>
    <w:rsid w:val="00AD02A8"/>
    <w:rsid w:val="00AD049E"/>
    <w:rsid w:val="00AD051E"/>
    <w:rsid w:val="00AD0DC1"/>
    <w:rsid w:val="00AD11CE"/>
    <w:rsid w:val="00AD2312"/>
    <w:rsid w:val="00AD2B80"/>
    <w:rsid w:val="00AD41E2"/>
    <w:rsid w:val="00AD479F"/>
    <w:rsid w:val="00AD4BA1"/>
    <w:rsid w:val="00AD5377"/>
    <w:rsid w:val="00AD5F48"/>
    <w:rsid w:val="00AD64D5"/>
    <w:rsid w:val="00AD66CA"/>
    <w:rsid w:val="00AD6886"/>
    <w:rsid w:val="00AD6AA5"/>
    <w:rsid w:val="00AD70A6"/>
    <w:rsid w:val="00AD719D"/>
    <w:rsid w:val="00AD7A9C"/>
    <w:rsid w:val="00AD7E2B"/>
    <w:rsid w:val="00AE04DE"/>
    <w:rsid w:val="00AE0AF3"/>
    <w:rsid w:val="00AE0FE6"/>
    <w:rsid w:val="00AE117A"/>
    <w:rsid w:val="00AE1588"/>
    <w:rsid w:val="00AE1DE6"/>
    <w:rsid w:val="00AE31A8"/>
    <w:rsid w:val="00AE39CD"/>
    <w:rsid w:val="00AE3A63"/>
    <w:rsid w:val="00AE5522"/>
    <w:rsid w:val="00AE58E4"/>
    <w:rsid w:val="00AE5938"/>
    <w:rsid w:val="00AE5D7D"/>
    <w:rsid w:val="00AE6117"/>
    <w:rsid w:val="00AE6517"/>
    <w:rsid w:val="00AE6B6A"/>
    <w:rsid w:val="00AE7273"/>
    <w:rsid w:val="00AE728C"/>
    <w:rsid w:val="00AE7465"/>
    <w:rsid w:val="00AE7501"/>
    <w:rsid w:val="00AF169C"/>
    <w:rsid w:val="00AF1B5B"/>
    <w:rsid w:val="00AF1E89"/>
    <w:rsid w:val="00AF24E8"/>
    <w:rsid w:val="00AF2559"/>
    <w:rsid w:val="00AF2971"/>
    <w:rsid w:val="00AF3663"/>
    <w:rsid w:val="00AF3966"/>
    <w:rsid w:val="00AF3BCF"/>
    <w:rsid w:val="00AF3C2B"/>
    <w:rsid w:val="00AF3CB2"/>
    <w:rsid w:val="00AF49DC"/>
    <w:rsid w:val="00AF4B4D"/>
    <w:rsid w:val="00AF4E2A"/>
    <w:rsid w:val="00AF581C"/>
    <w:rsid w:val="00AF5EDF"/>
    <w:rsid w:val="00AF6D49"/>
    <w:rsid w:val="00AF728B"/>
    <w:rsid w:val="00B00350"/>
    <w:rsid w:val="00B004DB"/>
    <w:rsid w:val="00B00A35"/>
    <w:rsid w:val="00B01DAD"/>
    <w:rsid w:val="00B02096"/>
    <w:rsid w:val="00B026BF"/>
    <w:rsid w:val="00B02909"/>
    <w:rsid w:val="00B02B13"/>
    <w:rsid w:val="00B03379"/>
    <w:rsid w:val="00B0366C"/>
    <w:rsid w:val="00B0397E"/>
    <w:rsid w:val="00B03A04"/>
    <w:rsid w:val="00B03E59"/>
    <w:rsid w:val="00B04208"/>
    <w:rsid w:val="00B04931"/>
    <w:rsid w:val="00B04ADB"/>
    <w:rsid w:val="00B04B6A"/>
    <w:rsid w:val="00B04F15"/>
    <w:rsid w:val="00B05ABD"/>
    <w:rsid w:val="00B05F2C"/>
    <w:rsid w:val="00B0624A"/>
    <w:rsid w:val="00B06919"/>
    <w:rsid w:val="00B06B72"/>
    <w:rsid w:val="00B06BCD"/>
    <w:rsid w:val="00B072F0"/>
    <w:rsid w:val="00B07F80"/>
    <w:rsid w:val="00B10D59"/>
    <w:rsid w:val="00B10E37"/>
    <w:rsid w:val="00B1130E"/>
    <w:rsid w:val="00B12103"/>
    <w:rsid w:val="00B12AE2"/>
    <w:rsid w:val="00B12BFA"/>
    <w:rsid w:val="00B12E1F"/>
    <w:rsid w:val="00B13A99"/>
    <w:rsid w:val="00B13B51"/>
    <w:rsid w:val="00B147BB"/>
    <w:rsid w:val="00B1583D"/>
    <w:rsid w:val="00B15C4D"/>
    <w:rsid w:val="00B163D6"/>
    <w:rsid w:val="00B16FCD"/>
    <w:rsid w:val="00B1707E"/>
    <w:rsid w:val="00B172C9"/>
    <w:rsid w:val="00B17363"/>
    <w:rsid w:val="00B201AA"/>
    <w:rsid w:val="00B2027C"/>
    <w:rsid w:val="00B204B3"/>
    <w:rsid w:val="00B204EA"/>
    <w:rsid w:val="00B20ED2"/>
    <w:rsid w:val="00B21487"/>
    <w:rsid w:val="00B2176E"/>
    <w:rsid w:val="00B21A46"/>
    <w:rsid w:val="00B2200A"/>
    <w:rsid w:val="00B22894"/>
    <w:rsid w:val="00B23D18"/>
    <w:rsid w:val="00B23E6E"/>
    <w:rsid w:val="00B248C1"/>
    <w:rsid w:val="00B253BD"/>
    <w:rsid w:val="00B2543A"/>
    <w:rsid w:val="00B259F5"/>
    <w:rsid w:val="00B26293"/>
    <w:rsid w:val="00B26804"/>
    <w:rsid w:val="00B26A6C"/>
    <w:rsid w:val="00B26C03"/>
    <w:rsid w:val="00B26EFB"/>
    <w:rsid w:val="00B2724C"/>
    <w:rsid w:val="00B27B7E"/>
    <w:rsid w:val="00B27F27"/>
    <w:rsid w:val="00B30D22"/>
    <w:rsid w:val="00B31019"/>
    <w:rsid w:val="00B313F0"/>
    <w:rsid w:val="00B31606"/>
    <w:rsid w:val="00B319FA"/>
    <w:rsid w:val="00B31CC2"/>
    <w:rsid w:val="00B321A8"/>
    <w:rsid w:val="00B3272F"/>
    <w:rsid w:val="00B32B4D"/>
    <w:rsid w:val="00B32D5A"/>
    <w:rsid w:val="00B330A1"/>
    <w:rsid w:val="00B3651A"/>
    <w:rsid w:val="00B36FA3"/>
    <w:rsid w:val="00B3710C"/>
    <w:rsid w:val="00B42134"/>
    <w:rsid w:val="00B421E0"/>
    <w:rsid w:val="00B42E02"/>
    <w:rsid w:val="00B432E5"/>
    <w:rsid w:val="00B4362C"/>
    <w:rsid w:val="00B43883"/>
    <w:rsid w:val="00B438CE"/>
    <w:rsid w:val="00B43AF2"/>
    <w:rsid w:val="00B43D90"/>
    <w:rsid w:val="00B44044"/>
    <w:rsid w:val="00B44119"/>
    <w:rsid w:val="00B442B6"/>
    <w:rsid w:val="00B44B1A"/>
    <w:rsid w:val="00B44B73"/>
    <w:rsid w:val="00B46353"/>
    <w:rsid w:val="00B466D8"/>
    <w:rsid w:val="00B47C35"/>
    <w:rsid w:val="00B505B2"/>
    <w:rsid w:val="00B50D56"/>
    <w:rsid w:val="00B510FD"/>
    <w:rsid w:val="00B51D23"/>
    <w:rsid w:val="00B52A68"/>
    <w:rsid w:val="00B52ED4"/>
    <w:rsid w:val="00B53108"/>
    <w:rsid w:val="00B53425"/>
    <w:rsid w:val="00B5433F"/>
    <w:rsid w:val="00B54512"/>
    <w:rsid w:val="00B550A2"/>
    <w:rsid w:val="00B559AF"/>
    <w:rsid w:val="00B55C8E"/>
    <w:rsid w:val="00B55FAB"/>
    <w:rsid w:val="00B56A47"/>
    <w:rsid w:val="00B56EBD"/>
    <w:rsid w:val="00B5770B"/>
    <w:rsid w:val="00B6088D"/>
    <w:rsid w:val="00B60D87"/>
    <w:rsid w:val="00B60F25"/>
    <w:rsid w:val="00B611CE"/>
    <w:rsid w:val="00B61D26"/>
    <w:rsid w:val="00B6201A"/>
    <w:rsid w:val="00B623A8"/>
    <w:rsid w:val="00B62D1F"/>
    <w:rsid w:val="00B62F88"/>
    <w:rsid w:val="00B6316F"/>
    <w:rsid w:val="00B63447"/>
    <w:rsid w:val="00B635E6"/>
    <w:rsid w:val="00B63E6F"/>
    <w:rsid w:val="00B6487F"/>
    <w:rsid w:val="00B64B00"/>
    <w:rsid w:val="00B650F7"/>
    <w:rsid w:val="00B6574C"/>
    <w:rsid w:val="00B6688E"/>
    <w:rsid w:val="00B66996"/>
    <w:rsid w:val="00B67D67"/>
    <w:rsid w:val="00B70646"/>
    <w:rsid w:val="00B706AC"/>
    <w:rsid w:val="00B710F0"/>
    <w:rsid w:val="00B714B8"/>
    <w:rsid w:val="00B71807"/>
    <w:rsid w:val="00B71C60"/>
    <w:rsid w:val="00B72112"/>
    <w:rsid w:val="00B721E0"/>
    <w:rsid w:val="00B72308"/>
    <w:rsid w:val="00B72F0D"/>
    <w:rsid w:val="00B738FC"/>
    <w:rsid w:val="00B73F90"/>
    <w:rsid w:val="00B74AC6"/>
    <w:rsid w:val="00B75708"/>
    <w:rsid w:val="00B75957"/>
    <w:rsid w:val="00B7611A"/>
    <w:rsid w:val="00B76D1A"/>
    <w:rsid w:val="00B76ED9"/>
    <w:rsid w:val="00B77169"/>
    <w:rsid w:val="00B7750E"/>
    <w:rsid w:val="00B803BB"/>
    <w:rsid w:val="00B809F4"/>
    <w:rsid w:val="00B81177"/>
    <w:rsid w:val="00B81CB4"/>
    <w:rsid w:val="00B81EB3"/>
    <w:rsid w:val="00B82CEA"/>
    <w:rsid w:val="00B83733"/>
    <w:rsid w:val="00B837A9"/>
    <w:rsid w:val="00B84014"/>
    <w:rsid w:val="00B846DD"/>
    <w:rsid w:val="00B85938"/>
    <w:rsid w:val="00B85DBD"/>
    <w:rsid w:val="00B8673B"/>
    <w:rsid w:val="00B86897"/>
    <w:rsid w:val="00B87463"/>
    <w:rsid w:val="00B87484"/>
    <w:rsid w:val="00B878A1"/>
    <w:rsid w:val="00B878D9"/>
    <w:rsid w:val="00B87CAE"/>
    <w:rsid w:val="00B9032C"/>
    <w:rsid w:val="00B90886"/>
    <w:rsid w:val="00B915C2"/>
    <w:rsid w:val="00B919A1"/>
    <w:rsid w:val="00B91AAA"/>
    <w:rsid w:val="00B91BB3"/>
    <w:rsid w:val="00B91C3A"/>
    <w:rsid w:val="00B91DD9"/>
    <w:rsid w:val="00B922C0"/>
    <w:rsid w:val="00B923CF"/>
    <w:rsid w:val="00B92B0F"/>
    <w:rsid w:val="00B92D8C"/>
    <w:rsid w:val="00B937E4"/>
    <w:rsid w:val="00B943A3"/>
    <w:rsid w:val="00B94829"/>
    <w:rsid w:val="00B94B4B"/>
    <w:rsid w:val="00B95BC3"/>
    <w:rsid w:val="00B95E8B"/>
    <w:rsid w:val="00B96AF4"/>
    <w:rsid w:val="00B96B48"/>
    <w:rsid w:val="00B96D87"/>
    <w:rsid w:val="00B970E6"/>
    <w:rsid w:val="00B97229"/>
    <w:rsid w:val="00B9783D"/>
    <w:rsid w:val="00B97941"/>
    <w:rsid w:val="00B97CD4"/>
    <w:rsid w:val="00BA00AD"/>
    <w:rsid w:val="00BA0809"/>
    <w:rsid w:val="00BA0829"/>
    <w:rsid w:val="00BA1495"/>
    <w:rsid w:val="00BA2047"/>
    <w:rsid w:val="00BA29B8"/>
    <w:rsid w:val="00BA2B41"/>
    <w:rsid w:val="00BA3032"/>
    <w:rsid w:val="00BA334E"/>
    <w:rsid w:val="00BA3B5B"/>
    <w:rsid w:val="00BA4AF5"/>
    <w:rsid w:val="00BA4BFF"/>
    <w:rsid w:val="00BA4D11"/>
    <w:rsid w:val="00BA4E8D"/>
    <w:rsid w:val="00BA5C8B"/>
    <w:rsid w:val="00BA64DC"/>
    <w:rsid w:val="00BA65A3"/>
    <w:rsid w:val="00BA6D82"/>
    <w:rsid w:val="00BA73E8"/>
    <w:rsid w:val="00BA7540"/>
    <w:rsid w:val="00BA7CBF"/>
    <w:rsid w:val="00BA7E41"/>
    <w:rsid w:val="00BB12C4"/>
    <w:rsid w:val="00BB172B"/>
    <w:rsid w:val="00BB1BFD"/>
    <w:rsid w:val="00BB1D66"/>
    <w:rsid w:val="00BB1E17"/>
    <w:rsid w:val="00BB2455"/>
    <w:rsid w:val="00BB26B5"/>
    <w:rsid w:val="00BB3325"/>
    <w:rsid w:val="00BB3A6B"/>
    <w:rsid w:val="00BB3CB6"/>
    <w:rsid w:val="00BB606D"/>
    <w:rsid w:val="00BB6130"/>
    <w:rsid w:val="00BB682B"/>
    <w:rsid w:val="00BB6A2A"/>
    <w:rsid w:val="00BB6BCC"/>
    <w:rsid w:val="00BB70E6"/>
    <w:rsid w:val="00BB76BF"/>
    <w:rsid w:val="00BB77FC"/>
    <w:rsid w:val="00BC0C51"/>
    <w:rsid w:val="00BC0E61"/>
    <w:rsid w:val="00BC0ED2"/>
    <w:rsid w:val="00BC277B"/>
    <w:rsid w:val="00BC2D9F"/>
    <w:rsid w:val="00BC325E"/>
    <w:rsid w:val="00BC3534"/>
    <w:rsid w:val="00BC36FB"/>
    <w:rsid w:val="00BC3A24"/>
    <w:rsid w:val="00BC42A4"/>
    <w:rsid w:val="00BC42E6"/>
    <w:rsid w:val="00BC4D93"/>
    <w:rsid w:val="00BC502E"/>
    <w:rsid w:val="00BC5160"/>
    <w:rsid w:val="00BC6518"/>
    <w:rsid w:val="00BC6613"/>
    <w:rsid w:val="00BC6F0F"/>
    <w:rsid w:val="00BC71B8"/>
    <w:rsid w:val="00BC764F"/>
    <w:rsid w:val="00BC7833"/>
    <w:rsid w:val="00BD01D8"/>
    <w:rsid w:val="00BD0F84"/>
    <w:rsid w:val="00BD11A8"/>
    <w:rsid w:val="00BD18C5"/>
    <w:rsid w:val="00BD1D77"/>
    <w:rsid w:val="00BD1E62"/>
    <w:rsid w:val="00BD1E79"/>
    <w:rsid w:val="00BD20E1"/>
    <w:rsid w:val="00BD2253"/>
    <w:rsid w:val="00BD30B2"/>
    <w:rsid w:val="00BD338B"/>
    <w:rsid w:val="00BD379B"/>
    <w:rsid w:val="00BD3843"/>
    <w:rsid w:val="00BD3A70"/>
    <w:rsid w:val="00BD3E47"/>
    <w:rsid w:val="00BD49FC"/>
    <w:rsid w:val="00BD4E70"/>
    <w:rsid w:val="00BD528A"/>
    <w:rsid w:val="00BD53F2"/>
    <w:rsid w:val="00BD5B29"/>
    <w:rsid w:val="00BD6B70"/>
    <w:rsid w:val="00BD7DFD"/>
    <w:rsid w:val="00BD7EA7"/>
    <w:rsid w:val="00BE01BB"/>
    <w:rsid w:val="00BE03EE"/>
    <w:rsid w:val="00BE0870"/>
    <w:rsid w:val="00BE0ECD"/>
    <w:rsid w:val="00BE1806"/>
    <w:rsid w:val="00BE21AF"/>
    <w:rsid w:val="00BE2383"/>
    <w:rsid w:val="00BE30A7"/>
    <w:rsid w:val="00BE3A2D"/>
    <w:rsid w:val="00BE3C0E"/>
    <w:rsid w:val="00BE3F7A"/>
    <w:rsid w:val="00BE4487"/>
    <w:rsid w:val="00BE4B42"/>
    <w:rsid w:val="00BE503B"/>
    <w:rsid w:val="00BE5958"/>
    <w:rsid w:val="00BE5EBA"/>
    <w:rsid w:val="00BE5EDC"/>
    <w:rsid w:val="00BE619C"/>
    <w:rsid w:val="00BE756C"/>
    <w:rsid w:val="00BF012D"/>
    <w:rsid w:val="00BF0C9D"/>
    <w:rsid w:val="00BF1093"/>
    <w:rsid w:val="00BF157F"/>
    <w:rsid w:val="00BF1627"/>
    <w:rsid w:val="00BF18B9"/>
    <w:rsid w:val="00BF25B1"/>
    <w:rsid w:val="00BF29D2"/>
    <w:rsid w:val="00BF309A"/>
    <w:rsid w:val="00BF3370"/>
    <w:rsid w:val="00BF4334"/>
    <w:rsid w:val="00BF48FD"/>
    <w:rsid w:val="00BF4AD7"/>
    <w:rsid w:val="00BF4C64"/>
    <w:rsid w:val="00BF571E"/>
    <w:rsid w:val="00BF591B"/>
    <w:rsid w:val="00BF60A2"/>
    <w:rsid w:val="00BF6A13"/>
    <w:rsid w:val="00BF6DA6"/>
    <w:rsid w:val="00BF706D"/>
    <w:rsid w:val="00BF7A04"/>
    <w:rsid w:val="00BF7EE3"/>
    <w:rsid w:val="00C00D15"/>
    <w:rsid w:val="00C00E39"/>
    <w:rsid w:val="00C00F4F"/>
    <w:rsid w:val="00C00FDC"/>
    <w:rsid w:val="00C01460"/>
    <w:rsid w:val="00C01551"/>
    <w:rsid w:val="00C0193C"/>
    <w:rsid w:val="00C01D8D"/>
    <w:rsid w:val="00C01F15"/>
    <w:rsid w:val="00C02BC9"/>
    <w:rsid w:val="00C03017"/>
    <w:rsid w:val="00C03AA6"/>
    <w:rsid w:val="00C04438"/>
    <w:rsid w:val="00C04D34"/>
    <w:rsid w:val="00C060E8"/>
    <w:rsid w:val="00C06122"/>
    <w:rsid w:val="00C0612A"/>
    <w:rsid w:val="00C06A44"/>
    <w:rsid w:val="00C06F03"/>
    <w:rsid w:val="00C070FF"/>
    <w:rsid w:val="00C079ED"/>
    <w:rsid w:val="00C07BE1"/>
    <w:rsid w:val="00C10116"/>
    <w:rsid w:val="00C10730"/>
    <w:rsid w:val="00C10FF7"/>
    <w:rsid w:val="00C1268D"/>
    <w:rsid w:val="00C13325"/>
    <w:rsid w:val="00C1474C"/>
    <w:rsid w:val="00C14A87"/>
    <w:rsid w:val="00C15431"/>
    <w:rsid w:val="00C15A60"/>
    <w:rsid w:val="00C1656B"/>
    <w:rsid w:val="00C17296"/>
    <w:rsid w:val="00C175A9"/>
    <w:rsid w:val="00C20081"/>
    <w:rsid w:val="00C200D5"/>
    <w:rsid w:val="00C2016E"/>
    <w:rsid w:val="00C20B36"/>
    <w:rsid w:val="00C20C6A"/>
    <w:rsid w:val="00C2167F"/>
    <w:rsid w:val="00C21CA9"/>
    <w:rsid w:val="00C22131"/>
    <w:rsid w:val="00C23800"/>
    <w:rsid w:val="00C23C6D"/>
    <w:rsid w:val="00C23E2A"/>
    <w:rsid w:val="00C243C9"/>
    <w:rsid w:val="00C24427"/>
    <w:rsid w:val="00C2494B"/>
    <w:rsid w:val="00C249A1"/>
    <w:rsid w:val="00C26E62"/>
    <w:rsid w:val="00C27338"/>
    <w:rsid w:val="00C27B67"/>
    <w:rsid w:val="00C27FBC"/>
    <w:rsid w:val="00C30889"/>
    <w:rsid w:val="00C30915"/>
    <w:rsid w:val="00C31268"/>
    <w:rsid w:val="00C317B8"/>
    <w:rsid w:val="00C31998"/>
    <w:rsid w:val="00C31D61"/>
    <w:rsid w:val="00C3229F"/>
    <w:rsid w:val="00C323B9"/>
    <w:rsid w:val="00C33512"/>
    <w:rsid w:val="00C34B43"/>
    <w:rsid w:val="00C34D47"/>
    <w:rsid w:val="00C35378"/>
    <w:rsid w:val="00C3586A"/>
    <w:rsid w:val="00C35B19"/>
    <w:rsid w:val="00C35C01"/>
    <w:rsid w:val="00C35FC7"/>
    <w:rsid w:val="00C3756A"/>
    <w:rsid w:val="00C40752"/>
    <w:rsid w:val="00C40DBE"/>
    <w:rsid w:val="00C4194D"/>
    <w:rsid w:val="00C41AD5"/>
    <w:rsid w:val="00C422D3"/>
    <w:rsid w:val="00C42C8A"/>
    <w:rsid w:val="00C43312"/>
    <w:rsid w:val="00C4365F"/>
    <w:rsid w:val="00C4474E"/>
    <w:rsid w:val="00C447CB"/>
    <w:rsid w:val="00C45255"/>
    <w:rsid w:val="00C45A0B"/>
    <w:rsid w:val="00C467AD"/>
    <w:rsid w:val="00C471D9"/>
    <w:rsid w:val="00C47ED9"/>
    <w:rsid w:val="00C47F4A"/>
    <w:rsid w:val="00C50026"/>
    <w:rsid w:val="00C501D1"/>
    <w:rsid w:val="00C50D1D"/>
    <w:rsid w:val="00C51D83"/>
    <w:rsid w:val="00C52419"/>
    <w:rsid w:val="00C52C8E"/>
    <w:rsid w:val="00C52CCE"/>
    <w:rsid w:val="00C5335A"/>
    <w:rsid w:val="00C538CC"/>
    <w:rsid w:val="00C53F83"/>
    <w:rsid w:val="00C5451D"/>
    <w:rsid w:val="00C5591D"/>
    <w:rsid w:val="00C56142"/>
    <w:rsid w:val="00C5629A"/>
    <w:rsid w:val="00C56507"/>
    <w:rsid w:val="00C56ACE"/>
    <w:rsid w:val="00C57955"/>
    <w:rsid w:val="00C61230"/>
    <w:rsid w:val="00C6124A"/>
    <w:rsid w:val="00C61917"/>
    <w:rsid w:val="00C61BA7"/>
    <w:rsid w:val="00C61D99"/>
    <w:rsid w:val="00C6210C"/>
    <w:rsid w:val="00C623F1"/>
    <w:rsid w:val="00C625C4"/>
    <w:rsid w:val="00C62796"/>
    <w:rsid w:val="00C62807"/>
    <w:rsid w:val="00C62AA9"/>
    <w:rsid w:val="00C641BE"/>
    <w:rsid w:val="00C644CB"/>
    <w:rsid w:val="00C646C5"/>
    <w:rsid w:val="00C64B6E"/>
    <w:rsid w:val="00C64F5C"/>
    <w:rsid w:val="00C64F96"/>
    <w:rsid w:val="00C65716"/>
    <w:rsid w:val="00C66500"/>
    <w:rsid w:val="00C6653B"/>
    <w:rsid w:val="00C66586"/>
    <w:rsid w:val="00C670B1"/>
    <w:rsid w:val="00C6747D"/>
    <w:rsid w:val="00C67B85"/>
    <w:rsid w:val="00C67D6E"/>
    <w:rsid w:val="00C67EF6"/>
    <w:rsid w:val="00C67F26"/>
    <w:rsid w:val="00C7198F"/>
    <w:rsid w:val="00C72423"/>
    <w:rsid w:val="00C733C7"/>
    <w:rsid w:val="00C73828"/>
    <w:rsid w:val="00C74432"/>
    <w:rsid w:val="00C74482"/>
    <w:rsid w:val="00C749C1"/>
    <w:rsid w:val="00C755DC"/>
    <w:rsid w:val="00C75601"/>
    <w:rsid w:val="00C75C11"/>
    <w:rsid w:val="00C75DA1"/>
    <w:rsid w:val="00C764E9"/>
    <w:rsid w:val="00C7684B"/>
    <w:rsid w:val="00C76B81"/>
    <w:rsid w:val="00C779C4"/>
    <w:rsid w:val="00C77B6E"/>
    <w:rsid w:val="00C806D3"/>
    <w:rsid w:val="00C808D0"/>
    <w:rsid w:val="00C81468"/>
    <w:rsid w:val="00C81697"/>
    <w:rsid w:val="00C816B2"/>
    <w:rsid w:val="00C8184C"/>
    <w:rsid w:val="00C81974"/>
    <w:rsid w:val="00C81E86"/>
    <w:rsid w:val="00C81FE7"/>
    <w:rsid w:val="00C836E6"/>
    <w:rsid w:val="00C8453E"/>
    <w:rsid w:val="00C84F82"/>
    <w:rsid w:val="00C85103"/>
    <w:rsid w:val="00C85910"/>
    <w:rsid w:val="00C85FE0"/>
    <w:rsid w:val="00C864BC"/>
    <w:rsid w:val="00C86876"/>
    <w:rsid w:val="00C87092"/>
    <w:rsid w:val="00C91538"/>
    <w:rsid w:val="00C920AC"/>
    <w:rsid w:val="00C92CAB"/>
    <w:rsid w:val="00C9338A"/>
    <w:rsid w:val="00C935E7"/>
    <w:rsid w:val="00C936FE"/>
    <w:rsid w:val="00C93ECC"/>
    <w:rsid w:val="00C94214"/>
    <w:rsid w:val="00C94369"/>
    <w:rsid w:val="00C9476F"/>
    <w:rsid w:val="00C94C07"/>
    <w:rsid w:val="00C94DB3"/>
    <w:rsid w:val="00C956BD"/>
    <w:rsid w:val="00C958EC"/>
    <w:rsid w:val="00C96404"/>
    <w:rsid w:val="00C9666C"/>
    <w:rsid w:val="00C96959"/>
    <w:rsid w:val="00C97210"/>
    <w:rsid w:val="00C97BA5"/>
    <w:rsid w:val="00C97BE6"/>
    <w:rsid w:val="00C97D1B"/>
    <w:rsid w:val="00C97D1D"/>
    <w:rsid w:val="00CA031C"/>
    <w:rsid w:val="00CA0423"/>
    <w:rsid w:val="00CA0EA0"/>
    <w:rsid w:val="00CA0F1E"/>
    <w:rsid w:val="00CA0F4F"/>
    <w:rsid w:val="00CA14D3"/>
    <w:rsid w:val="00CA181A"/>
    <w:rsid w:val="00CA1A69"/>
    <w:rsid w:val="00CA21F3"/>
    <w:rsid w:val="00CA27A3"/>
    <w:rsid w:val="00CA2881"/>
    <w:rsid w:val="00CA2C9A"/>
    <w:rsid w:val="00CA30E9"/>
    <w:rsid w:val="00CA3C49"/>
    <w:rsid w:val="00CA416E"/>
    <w:rsid w:val="00CA45E7"/>
    <w:rsid w:val="00CA4760"/>
    <w:rsid w:val="00CA513C"/>
    <w:rsid w:val="00CA57C8"/>
    <w:rsid w:val="00CA7208"/>
    <w:rsid w:val="00CA72B5"/>
    <w:rsid w:val="00CA7721"/>
    <w:rsid w:val="00CA78F6"/>
    <w:rsid w:val="00CB0E24"/>
    <w:rsid w:val="00CB1189"/>
    <w:rsid w:val="00CB1309"/>
    <w:rsid w:val="00CB2441"/>
    <w:rsid w:val="00CB2CE8"/>
    <w:rsid w:val="00CB2F4B"/>
    <w:rsid w:val="00CB3C74"/>
    <w:rsid w:val="00CB4D69"/>
    <w:rsid w:val="00CB4F90"/>
    <w:rsid w:val="00CB5471"/>
    <w:rsid w:val="00CB580B"/>
    <w:rsid w:val="00CB5972"/>
    <w:rsid w:val="00CB5E59"/>
    <w:rsid w:val="00CB5F5D"/>
    <w:rsid w:val="00CB6A31"/>
    <w:rsid w:val="00CB71F5"/>
    <w:rsid w:val="00CB7500"/>
    <w:rsid w:val="00CB7874"/>
    <w:rsid w:val="00CB7F55"/>
    <w:rsid w:val="00CC0255"/>
    <w:rsid w:val="00CC049F"/>
    <w:rsid w:val="00CC0B32"/>
    <w:rsid w:val="00CC1298"/>
    <w:rsid w:val="00CC14B8"/>
    <w:rsid w:val="00CC1903"/>
    <w:rsid w:val="00CC1FB9"/>
    <w:rsid w:val="00CC250B"/>
    <w:rsid w:val="00CC25D3"/>
    <w:rsid w:val="00CC2702"/>
    <w:rsid w:val="00CC2BAB"/>
    <w:rsid w:val="00CC2C5A"/>
    <w:rsid w:val="00CC3C2B"/>
    <w:rsid w:val="00CC3E60"/>
    <w:rsid w:val="00CC4020"/>
    <w:rsid w:val="00CC47E2"/>
    <w:rsid w:val="00CC48FD"/>
    <w:rsid w:val="00CC6DBF"/>
    <w:rsid w:val="00CC7777"/>
    <w:rsid w:val="00CD0484"/>
    <w:rsid w:val="00CD07D2"/>
    <w:rsid w:val="00CD1A53"/>
    <w:rsid w:val="00CD222A"/>
    <w:rsid w:val="00CD2A9A"/>
    <w:rsid w:val="00CD2F00"/>
    <w:rsid w:val="00CD3197"/>
    <w:rsid w:val="00CD3E86"/>
    <w:rsid w:val="00CD4772"/>
    <w:rsid w:val="00CD53F1"/>
    <w:rsid w:val="00CD5410"/>
    <w:rsid w:val="00CD57DF"/>
    <w:rsid w:val="00CD5C86"/>
    <w:rsid w:val="00CD62D9"/>
    <w:rsid w:val="00CD6351"/>
    <w:rsid w:val="00CD63A6"/>
    <w:rsid w:val="00CD640F"/>
    <w:rsid w:val="00CD66DC"/>
    <w:rsid w:val="00CE282D"/>
    <w:rsid w:val="00CE28FF"/>
    <w:rsid w:val="00CE37D6"/>
    <w:rsid w:val="00CE3B7B"/>
    <w:rsid w:val="00CE4042"/>
    <w:rsid w:val="00CE442F"/>
    <w:rsid w:val="00CE50C0"/>
    <w:rsid w:val="00CE522F"/>
    <w:rsid w:val="00CE525E"/>
    <w:rsid w:val="00CE5850"/>
    <w:rsid w:val="00CE58D3"/>
    <w:rsid w:val="00CE5DE8"/>
    <w:rsid w:val="00CE63CE"/>
    <w:rsid w:val="00CE656B"/>
    <w:rsid w:val="00CE7477"/>
    <w:rsid w:val="00CE7782"/>
    <w:rsid w:val="00CF0BBB"/>
    <w:rsid w:val="00CF15C8"/>
    <w:rsid w:val="00CF1956"/>
    <w:rsid w:val="00CF1D38"/>
    <w:rsid w:val="00CF216B"/>
    <w:rsid w:val="00CF2C53"/>
    <w:rsid w:val="00CF3209"/>
    <w:rsid w:val="00CF370E"/>
    <w:rsid w:val="00CF39BC"/>
    <w:rsid w:val="00CF457F"/>
    <w:rsid w:val="00CF46AB"/>
    <w:rsid w:val="00CF48B8"/>
    <w:rsid w:val="00CF5590"/>
    <w:rsid w:val="00CF65EB"/>
    <w:rsid w:val="00CF672B"/>
    <w:rsid w:val="00CF7F24"/>
    <w:rsid w:val="00D01688"/>
    <w:rsid w:val="00D01921"/>
    <w:rsid w:val="00D01EA0"/>
    <w:rsid w:val="00D02235"/>
    <w:rsid w:val="00D0409C"/>
    <w:rsid w:val="00D04117"/>
    <w:rsid w:val="00D047E8"/>
    <w:rsid w:val="00D04BBB"/>
    <w:rsid w:val="00D04BE6"/>
    <w:rsid w:val="00D056F8"/>
    <w:rsid w:val="00D057BE"/>
    <w:rsid w:val="00D058C4"/>
    <w:rsid w:val="00D05A6F"/>
    <w:rsid w:val="00D05C6E"/>
    <w:rsid w:val="00D064AC"/>
    <w:rsid w:val="00D06B0E"/>
    <w:rsid w:val="00D070C8"/>
    <w:rsid w:val="00D0728B"/>
    <w:rsid w:val="00D079D4"/>
    <w:rsid w:val="00D07D3B"/>
    <w:rsid w:val="00D1064F"/>
    <w:rsid w:val="00D10C6B"/>
    <w:rsid w:val="00D10E3C"/>
    <w:rsid w:val="00D12F3D"/>
    <w:rsid w:val="00D135ED"/>
    <w:rsid w:val="00D13924"/>
    <w:rsid w:val="00D1425C"/>
    <w:rsid w:val="00D14856"/>
    <w:rsid w:val="00D149D5"/>
    <w:rsid w:val="00D14A9A"/>
    <w:rsid w:val="00D14CA0"/>
    <w:rsid w:val="00D14E42"/>
    <w:rsid w:val="00D1526D"/>
    <w:rsid w:val="00D15A8F"/>
    <w:rsid w:val="00D16071"/>
    <w:rsid w:val="00D1665F"/>
    <w:rsid w:val="00D16F54"/>
    <w:rsid w:val="00D17209"/>
    <w:rsid w:val="00D17385"/>
    <w:rsid w:val="00D1739D"/>
    <w:rsid w:val="00D174C1"/>
    <w:rsid w:val="00D175F5"/>
    <w:rsid w:val="00D17B8F"/>
    <w:rsid w:val="00D2014C"/>
    <w:rsid w:val="00D202FD"/>
    <w:rsid w:val="00D2080A"/>
    <w:rsid w:val="00D20BEA"/>
    <w:rsid w:val="00D2136A"/>
    <w:rsid w:val="00D214B3"/>
    <w:rsid w:val="00D216E1"/>
    <w:rsid w:val="00D21B4D"/>
    <w:rsid w:val="00D21EB3"/>
    <w:rsid w:val="00D22089"/>
    <w:rsid w:val="00D228B4"/>
    <w:rsid w:val="00D2340F"/>
    <w:rsid w:val="00D236B6"/>
    <w:rsid w:val="00D23B84"/>
    <w:rsid w:val="00D23C62"/>
    <w:rsid w:val="00D24407"/>
    <w:rsid w:val="00D2453E"/>
    <w:rsid w:val="00D2517E"/>
    <w:rsid w:val="00D254CF"/>
    <w:rsid w:val="00D2595E"/>
    <w:rsid w:val="00D25C64"/>
    <w:rsid w:val="00D25F12"/>
    <w:rsid w:val="00D262FF"/>
    <w:rsid w:val="00D266BA"/>
    <w:rsid w:val="00D305CB"/>
    <w:rsid w:val="00D307F9"/>
    <w:rsid w:val="00D30E08"/>
    <w:rsid w:val="00D31379"/>
    <w:rsid w:val="00D314DA"/>
    <w:rsid w:val="00D3274E"/>
    <w:rsid w:val="00D33348"/>
    <w:rsid w:val="00D34472"/>
    <w:rsid w:val="00D34797"/>
    <w:rsid w:val="00D349D1"/>
    <w:rsid w:val="00D354D8"/>
    <w:rsid w:val="00D35E3D"/>
    <w:rsid w:val="00D3646A"/>
    <w:rsid w:val="00D364D2"/>
    <w:rsid w:val="00D3667C"/>
    <w:rsid w:val="00D36AE0"/>
    <w:rsid w:val="00D36D32"/>
    <w:rsid w:val="00D37D4E"/>
    <w:rsid w:val="00D37D8F"/>
    <w:rsid w:val="00D40343"/>
    <w:rsid w:val="00D4054E"/>
    <w:rsid w:val="00D40A35"/>
    <w:rsid w:val="00D40D48"/>
    <w:rsid w:val="00D41BAA"/>
    <w:rsid w:val="00D41E93"/>
    <w:rsid w:val="00D42471"/>
    <w:rsid w:val="00D42DBF"/>
    <w:rsid w:val="00D431A9"/>
    <w:rsid w:val="00D43D87"/>
    <w:rsid w:val="00D441BA"/>
    <w:rsid w:val="00D45D70"/>
    <w:rsid w:val="00D46365"/>
    <w:rsid w:val="00D467C0"/>
    <w:rsid w:val="00D46A59"/>
    <w:rsid w:val="00D47047"/>
    <w:rsid w:val="00D470EA"/>
    <w:rsid w:val="00D500B5"/>
    <w:rsid w:val="00D50410"/>
    <w:rsid w:val="00D50D95"/>
    <w:rsid w:val="00D50FC4"/>
    <w:rsid w:val="00D51122"/>
    <w:rsid w:val="00D518D1"/>
    <w:rsid w:val="00D51FA0"/>
    <w:rsid w:val="00D522E2"/>
    <w:rsid w:val="00D523DB"/>
    <w:rsid w:val="00D52426"/>
    <w:rsid w:val="00D5286F"/>
    <w:rsid w:val="00D52C95"/>
    <w:rsid w:val="00D5342B"/>
    <w:rsid w:val="00D54013"/>
    <w:rsid w:val="00D54130"/>
    <w:rsid w:val="00D55AB2"/>
    <w:rsid w:val="00D56086"/>
    <w:rsid w:val="00D5654A"/>
    <w:rsid w:val="00D56A44"/>
    <w:rsid w:val="00D57954"/>
    <w:rsid w:val="00D57CFF"/>
    <w:rsid w:val="00D57DE4"/>
    <w:rsid w:val="00D57FC5"/>
    <w:rsid w:val="00D60677"/>
    <w:rsid w:val="00D612D1"/>
    <w:rsid w:val="00D61D1F"/>
    <w:rsid w:val="00D61DF3"/>
    <w:rsid w:val="00D62339"/>
    <w:rsid w:val="00D62530"/>
    <w:rsid w:val="00D62EB7"/>
    <w:rsid w:val="00D63373"/>
    <w:rsid w:val="00D635BE"/>
    <w:rsid w:val="00D635D6"/>
    <w:rsid w:val="00D63A74"/>
    <w:rsid w:val="00D6417D"/>
    <w:rsid w:val="00D6436E"/>
    <w:rsid w:val="00D6444D"/>
    <w:rsid w:val="00D65546"/>
    <w:rsid w:val="00D65BD4"/>
    <w:rsid w:val="00D6693F"/>
    <w:rsid w:val="00D6741E"/>
    <w:rsid w:val="00D678C0"/>
    <w:rsid w:val="00D679E8"/>
    <w:rsid w:val="00D67A99"/>
    <w:rsid w:val="00D67E47"/>
    <w:rsid w:val="00D70106"/>
    <w:rsid w:val="00D70157"/>
    <w:rsid w:val="00D71642"/>
    <w:rsid w:val="00D717A7"/>
    <w:rsid w:val="00D7196D"/>
    <w:rsid w:val="00D71D02"/>
    <w:rsid w:val="00D727D1"/>
    <w:rsid w:val="00D74096"/>
    <w:rsid w:val="00D742E4"/>
    <w:rsid w:val="00D7449B"/>
    <w:rsid w:val="00D7478B"/>
    <w:rsid w:val="00D75087"/>
    <w:rsid w:val="00D752EC"/>
    <w:rsid w:val="00D760E0"/>
    <w:rsid w:val="00D76205"/>
    <w:rsid w:val="00D768AF"/>
    <w:rsid w:val="00D7693B"/>
    <w:rsid w:val="00D76B53"/>
    <w:rsid w:val="00D77203"/>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327E"/>
    <w:rsid w:val="00D83AE1"/>
    <w:rsid w:val="00D83B8B"/>
    <w:rsid w:val="00D83D79"/>
    <w:rsid w:val="00D8462C"/>
    <w:rsid w:val="00D85223"/>
    <w:rsid w:val="00D85248"/>
    <w:rsid w:val="00D853FF"/>
    <w:rsid w:val="00D85BE2"/>
    <w:rsid w:val="00D868EC"/>
    <w:rsid w:val="00D86B76"/>
    <w:rsid w:val="00D87B84"/>
    <w:rsid w:val="00D90C1A"/>
    <w:rsid w:val="00D913F3"/>
    <w:rsid w:val="00D91C78"/>
    <w:rsid w:val="00D91DBD"/>
    <w:rsid w:val="00D91F56"/>
    <w:rsid w:val="00D92434"/>
    <w:rsid w:val="00D9269B"/>
    <w:rsid w:val="00D926F1"/>
    <w:rsid w:val="00D928CA"/>
    <w:rsid w:val="00D92E45"/>
    <w:rsid w:val="00D9452A"/>
    <w:rsid w:val="00D9466F"/>
    <w:rsid w:val="00D948C3"/>
    <w:rsid w:val="00D95FEC"/>
    <w:rsid w:val="00D9669D"/>
    <w:rsid w:val="00D96CC3"/>
    <w:rsid w:val="00D978FE"/>
    <w:rsid w:val="00D97BB6"/>
    <w:rsid w:val="00DA0494"/>
    <w:rsid w:val="00DA0866"/>
    <w:rsid w:val="00DA0D12"/>
    <w:rsid w:val="00DA199B"/>
    <w:rsid w:val="00DA1E9E"/>
    <w:rsid w:val="00DA1F4F"/>
    <w:rsid w:val="00DA39F0"/>
    <w:rsid w:val="00DA3AC7"/>
    <w:rsid w:val="00DA406F"/>
    <w:rsid w:val="00DA566F"/>
    <w:rsid w:val="00DA5A6A"/>
    <w:rsid w:val="00DA5D9B"/>
    <w:rsid w:val="00DA740C"/>
    <w:rsid w:val="00DA7703"/>
    <w:rsid w:val="00DA7EE8"/>
    <w:rsid w:val="00DA7EF1"/>
    <w:rsid w:val="00DB0222"/>
    <w:rsid w:val="00DB0838"/>
    <w:rsid w:val="00DB0B93"/>
    <w:rsid w:val="00DB17F1"/>
    <w:rsid w:val="00DB19D9"/>
    <w:rsid w:val="00DB1B54"/>
    <w:rsid w:val="00DB20B9"/>
    <w:rsid w:val="00DB2735"/>
    <w:rsid w:val="00DB27F5"/>
    <w:rsid w:val="00DB3428"/>
    <w:rsid w:val="00DB3CA5"/>
    <w:rsid w:val="00DB41AF"/>
    <w:rsid w:val="00DB5108"/>
    <w:rsid w:val="00DB5251"/>
    <w:rsid w:val="00DB5999"/>
    <w:rsid w:val="00DB62B8"/>
    <w:rsid w:val="00DB63D9"/>
    <w:rsid w:val="00DB6416"/>
    <w:rsid w:val="00DB663C"/>
    <w:rsid w:val="00DB690E"/>
    <w:rsid w:val="00DB6E4A"/>
    <w:rsid w:val="00DB700A"/>
    <w:rsid w:val="00DB7C23"/>
    <w:rsid w:val="00DC0354"/>
    <w:rsid w:val="00DC0527"/>
    <w:rsid w:val="00DC17AA"/>
    <w:rsid w:val="00DC17CD"/>
    <w:rsid w:val="00DC320C"/>
    <w:rsid w:val="00DC3D22"/>
    <w:rsid w:val="00DC3E72"/>
    <w:rsid w:val="00DC3EDA"/>
    <w:rsid w:val="00DC4142"/>
    <w:rsid w:val="00DC4B77"/>
    <w:rsid w:val="00DC4CF1"/>
    <w:rsid w:val="00DC4DD8"/>
    <w:rsid w:val="00DC4FDD"/>
    <w:rsid w:val="00DC559A"/>
    <w:rsid w:val="00DC69D7"/>
    <w:rsid w:val="00DD02F8"/>
    <w:rsid w:val="00DD0376"/>
    <w:rsid w:val="00DD07DC"/>
    <w:rsid w:val="00DD0F14"/>
    <w:rsid w:val="00DD13D8"/>
    <w:rsid w:val="00DD143F"/>
    <w:rsid w:val="00DD150A"/>
    <w:rsid w:val="00DD16B9"/>
    <w:rsid w:val="00DD1BB1"/>
    <w:rsid w:val="00DD23C5"/>
    <w:rsid w:val="00DD2D77"/>
    <w:rsid w:val="00DD3ABF"/>
    <w:rsid w:val="00DD3C4B"/>
    <w:rsid w:val="00DD4DDA"/>
    <w:rsid w:val="00DD4E2A"/>
    <w:rsid w:val="00DD5769"/>
    <w:rsid w:val="00DD57C8"/>
    <w:rsid w:val="00DD61C6"/>
    <w:rsid w:val="00DD63EF"/>
    <w:rsid w:val="00DD6E0E"/>
    <w:rsid w:val="00DD6EA1"/>
    <w:rsid w:val="00DD7346"/>
    <w:rsid w:val="00DD7E2A"/>
    <w:rsid w:val="00DE0E18"/>
    <w:rsid w:val="00DE0EF5"/>
    <w:rsid w:val="00DE25C6"/>
    <w:rsid w:val="00DE2C50"/>
    <w:rsid w:val="00DE384F"/>
    <w:rsid w:val="00DE3F29"/>
    <w:rsid w:val="00DE3F5D"/>
    <w:rsid w:val="00DE4DEB"/>
    <w:rsid w:val="00DE585A"/>
    <w:rsid w:val="00DE5CE1"/>
    <w:rsid w:val="00DE707B"/>
    <w:rsid w:val="00DE708F"/>
    <w:rsid w:val="00DE765B"/>
    <w:rsid w:val="00DE77C2"/>
    <w:rsid w:val="00DE7B93"/>
    <w:rsid w:val="00DE7EA8"/>
    <w:rsid w:val="00DE7F94"/>
    <w:rsid w:val="00DF082C"/>
    <w:rsid w:val="00DF0A60"/>
    <w:rsid w:val="00DF0B4C"/>
    <w:rsid w:val="00DF0B89"/>
    <w:rsid w:val="00DF0EEE"/>
    <w:rsid w:val="00DF1666"/>
    <w:rsid w:val="00DF1745"/>
    <w:rsid w:val="00DF2038"/>
    <w:rsid w:val="00DF22CA"/>
    <w:rsid w:val="00DF26D5"/>
    <w:rsid w:val="00DF2805"/>
    <w:rsid w:val="00DF2B3C"/>
    <w:rsid w:val="00DF3718"/>
    <w:rsid w:val="00DF3836"/>
    <w:rsid w:val="00DF3EA8"/>
    <w:rsid w:val="00DF4D24"/>
    <w:rsid w:val="00DF5093"/>
    <w:rsid w:val="00DF58A1"/>
    <w:rsid w:val="00DF5D70"/>
    <w:rsid w:val="00DF5D7D"/>
    <w:rsid w:val="00DF5F46"/>
    <w:rsid w:val="00DF650A"/>
    <w:rsid w:val="00DF6C3A"/>
    <w:rsid w:val="00DF796A"/>
    <w:rsid w:val="00DF7DBA"/>
    <w:rsid w:val="00E002BC"/>
    <w:rsid w:val="00E00598"/>
    <w:rsid w:val="00E00899"/>
    <w:rsid w:val="00E008CF"/>
    <w:rsid w:val="00E00C64"/>
    <w:rsid w:val="00E00F4C"/>
    <w:rsid w:val="00E01401"/>
    <w:rsid w:val="00E01691"/>
    <w:rsid w:val="00E01771"/>
    <w:rsid w:val="00E01BCC"/>
    <w:rsid w:val="00E02235"/>
    <w:rsid w:val="00E02425"/>
    <w:rsid w:val="00E02BC4"/>
    <w:rsid w:val="00E02BCE"/>
    <w:rsid w:val="00E05121"/>
    <w:rsid w:val="00E0545F"/>
    <w:rsid w:val="00E06FFA"/>
    <w:rsid w:val="00E07FC1"/>
    <w:rsid w:val="00E10174"/>
    <w:rsid w:val="00E106F6"/>
    <w:rsid w:val="00E107A3"/>
    <w:rsid w:val="00E10E64"/>
    <w:rsid w:val="00E112D6"/>
    <w:rsid w:val="00E119A1"/>
    <w:rsid w:val="00E119E5"/>
    <w:rsid w:val="00E121F0"/>
    <w:rsid w:val="00E12232"/>
    <w:rsid w:val="00E130DD"/>
    <w:rsid w:val="00E1315E"/>
    <w:rsid w:val="00E135E4"/>
    <w:rsid w:val="00E13EB6"/>
    <w:rsid w:val="00E1455F"/>
    <w:rsid w:val="00E14ED0"/>
    <w:rsid w:val="00E15D8B"/>
    <w:rsid w:val="00E15DAF"/>
    <w:rsid w:val="00E15FFE"/>
    <w:rsid w:val="00E164E7"/>
    <w:rsid w:val="00E16855"/>
    <w:rsid w:val="00E174B0"/>
    <w:rsid w:val="00E17A1B"/>
    <w:rsid w:val="00E206EE"/>
    <w:rsid w:val="00E20DDD"/>
    <w:rsid w:val="00E21088"/>
    <w:rsid w:val="00E21501"/>
    <w:rsid w:val="00E215A7"/>
    <w:rsid w:val="00E21CB6"/>
    <w:rsid w:val="00E22111"/>
    <w:rsid w:val="00E22AAC"/>
    <w:rsid w:val="00E22D53"/>
    <w:rsid w:val="00E22F2E"/>
    <w:rsid w:val="00E230E3"/>
    <w:rsid w:val="00E2334C"/>
    <w:rsid w:val="00E237E6"/>
    <w:rsid w:val="00E23A54"/>
    <w:rsid w:val="00E240F6"/>
    <w:rsid w:val="00E2423D"/>
    <w:rsid w:val="00E248D1"/>
    <w:rsid w:val="00E24B1D"/>
    <w:rsid w:val="00E24B7E"/>
    <w:rsid w:val="00E259AA"/>
    <w:rsid w:val="00E25B3E"/>
    <w:rsid w:val="00E25B6B"/>
    <w:rsid w:val="00E26062"/>
    <w:rsid w:val="00E2672B"/>
    <w:rsid w:val="00E269CF"/>
    <w:rsid w:val="00E27208"/>
    <w:rsid w:val="00E30461"/>
    <w:rsid w:val="00E30741"/>
    <w:rsid w:val="00E30CE4"/>
    <w:rsid w:val="00E3100B"/>
    <w:rsid w:val="00E31216"/>
    <w:rsid w:val="00E31982"/>
    <w:rsid w:val="00E31C3E"/>
    <w:rsid w:val="00E31FF6"/>
    <w:rsid w:val="00E32835"/>
    <w:rsid w:val="00E3313F"/>
    <w:rsid w:val="00E3342F"/>
    <w:rsid w:val="00E33CDD"/>
    <w:rsid w:val="00E343B2"/>
    <w:rsid w:val="00E34439"/>
    <w:rsid w:val="00E356EC"/>
    <w:rsid w:val="00E357BC"/>
    <w:rsid w:val="00E36BFD"/>
    <w:rsid w:val="00E36C1E"/>
    <w:rsid w:val="00E36D78"/>
    <w:rsid w:val="00E36F88"/>
    <w:rsid w:val="00E37155"/>
    <w:rsid w:val="00E37712"/>
    <w:rsid w:val="00E40754"/>
    <w:rsid w:val="00E407BB"/>
    <w:rsid w:val="00E407EB"/>
    <w:rsid w:val="00E40E91"/>
    <w:rsid w:val="00E41473"/>
    <w:rsid w:val="00E41968"/>
    <w:rsid w:val="00E4199F"/>
    <w:rsid w:val="00E41A6F"/>
    <w:rsid w:val="00E42866"/>
    <w:rsid w:val="00E42F91"/>
    <w:rsid w:val="00E4343F"/>
    <w:rsid w:val="00E4479E"/>
    <w:rsid w:val="00E44CD2"/>
    <w:rsid w:val="00E4545E"/>
    <w:rsid w:val="00E4584A"/>
    <w:rsid w:val="00E45ADE"/>
    <w:rsid w:val="00E469B8"/>
    <w:rsid w:val="00E46BC5"/>
    <w:rsid w:val="00E46D63"/>
    <w:rsid w:val="00E47123"/>
    <w:rsid w:val="00E4712D"/>
    <w:rsid w:val="00E472CB"/>
    <w:rsid w:val="00E477A6"/>
    <w:rsid w:val="00E50275"/>
    <w:rsid w:val="00E50449"/>
    <w:rsid w:val="00E515E4"/>
    <w:rsid w:val="00E516A8"/>
    <w:rsid w:val="00E51CBA"/>
    <w:rsid w:val="00E51FE7"/>
    <w:rsid w:val="00E5213D"/>
    <w:rsid w:val="00E52C17"/>
    <w:rsid w:val="00E5361F"/>
    <w:rsid w:val="00E53C40"/>
    <w:rsid w:val="00E545ED"/>
    <w:rsid w:val="00E548F9"/>
    <w:rsid w:val="00E54A43"/>
    <w:rsid w:val="00E54A85"/>
    <w:rsid w:val="00E550ED"/>
    <w:rsid w:val="00E5565E"/>
    <w:rsid w:val="00E5670C"/>
    <w:rsid w:val="00E56A6B"/>
    <w:rsid w:val="00E56E36"/>
    <w:rsid w:val="00E575DD"/>
    <w:rsid w:val="00E602FC"/>
    <w:rsid w:val="00E60CB8"/>
    <w:rsid w:val="00E60DAD"/>
    <w:rsid w:val="00E616B4"/>
    <w:rsid w:val="00E61B5D"/>
    <w:rsid w:val="00E62316"/>
    <w:rsid w:val="00E632B9"/>
    <w:rsid w:val="00E6349C"/>
    <w:rsid w:val="00E645A8"/>
    <w:rsid w:val="00E64B39"/>
    <w:rsid w:val="00E64EFE"/>
    <w:rsid w:val="00E6523E"/>
    <w:rsid w:val="00E66A0B"/>
    <w:rsid w:val="00E67BDF"/>
    <w:rsid w:val="00E70418"/>
    <w:rsid w:val="00E7051D"/>
    <w:rsid w:val="00E7099A"/>
    <w:rsid w:val="00E70A11"/>
    <w:rsid w:val="00E717A6"/>
    <w:rsid w:val="00E71E03"/>
    <w:rsid w:val="00E728C6"/>
    <w:rsid w:val="00E72E62"/>
    <w:rsid w:val="00E72F0E"/>
    <w:rsid w:val="00E73731"/>
    <w:rsid w:val="00E7414F"/>
    <w:rsid w:val="00E74161"/>
    <w:rsid w:val="00E745D3"/>
    <w:rsid w:val="00E74B94"/>
    <w:rsid w:val="00E74C4D"/>
    <w:rsid w:val="00E74CD3"/>
    <w:rsid w:val="00E75580"/>
    <w:rsid w:val="00E76140"/>
    <w:rsid w:val="00E76518"/>
    <w:rsid w:val="00E773E1"/>
    <w:rsid w:val="00E77524"/>
    <w:rsid w:val="00E77890"/>
    <w:rsid w:val="00E77A2F"/>
    <w:rsid w:val="00E77BE8"/>
    <w:rsid w:val="00E77E8C"/>
    <w:rsid w:val="00E77F25"/>
    <w:rsid w:val="00E802FD"/>
    <w:rsid w:val="00E807D3"/>
    <w:rsid w:val="00E807E7"/>
    <w:rsid w:val="00E80A72"/>
    <w:rsid w:val="00E80DDD"/>
    <w:rsid w:val="00E80E25"/>
    <w:rsid w:val="00E80EC3"/>
    <w:rsid w:val="00E80FCC"/>
    <w:rsid w:val="00E813B7"/>
    <w:rsid w:val="00E819ED"/>
    <w:rsid w:val="00E81C26"/>
    <w:rsid w:val="00E81EAA"/>
    <w:rsid w:val="00E81ECE"/>
    <w:rsid w:val="00E81F46"/>
    <w:rsid w:val="00E8243A"/>
    <w:rsid w:val="00E831EA"/>
    <w:rsid w:val="00E837E1"/>
    <w:rsid w:val="00E84FAE"/>
    <w:rsid w:val="00E85019"/>
    <w:rsid w:val="00E855D8"/>
    <w:rsid w:val="00E85D4B"/>
    <w:rsid w:val="00E86788"/>
    <w:rsid w:val="00E86D2A"/>
    <w:rsid w:val="00E87F32"/>
    <w:rsid w:val="00E90A73"/>
    <w:rsid w:val="00E90CFA"/>
    <w:rsid w:val="00E90D98"/>
    <w:rsid w:val="00E915AD"/>
    <w:rsid w:val="00E91978"/>
    <w:rsid w:val="00E91FC6"/>
    <w:rsid w:val="00E926CD"/>
    <w:rsid w:val="00E937A9"/>
    <w:rsid w:val="00E93D89"/>
    <w:rsid w:val="00E94659"/>
    <w:rsid w:val="00E9465F"/>
    <w:rsid w:val="00E947E5"/>
    <w:rsid w:val="00E9494E"/>
    <w:rsid w:val="00E95298"/>
    <w:rsid w:val="00E95453"/>
    <w:rsid w:val="00E956E5"/>
    <w:rsid w:val="00E95957"/>
    <w:rsid w:val="00E95C7E"/>
    <w:rsid w:val="00E964E7"/>
    <w:rsid w:val="00E96962"/>
    <w:rsid w:val="00E970DF"/>
    <w:rsid w:val="00E97124"/>
    <w:rsid w:val="00E972D2"/>
    <w:rsid w:val="00E979A5"/>
    <w:rsid w:val="00E97C6D"/>
    <w:rsid w:val="00EA034E"/>
    <w:rsid w:val="00EA05AD"/>
    <w:rsid w:val="00EA0A0E"/>
    <w:rsid w:val="00EA0F7D"/>
    <w:rsid w:val="00EA0FA4"/>
    <w:rsid w:val="00EA13CE"/>
    <w:rsid w:val="00EA1CB1"/>
    <w:rsid w:val="00EA2204"/>
    <w:rsid w:val="00EA2DEC"/>
    <w:rsid w:val="00EA30D8"/>
    <w:rsid w:val="00EA34AC"/>
    <w:rsid w:val="00EA39B7"/>
    <w:rsid w:val="00EA3B7E"/>
    <w:rsid w:val="00EA520D"/>
    <w:rsid w:val="00EA546B"/>
    <w:rsid w:val="00EA5559"/>
    <w:rsid w:val="00EA77F8"/>
    <w:rsid w:val="00EB0763"/>
    <w:rsid w:val="00EB08A4"/>
    <w:rsid w:val="00EB148A"/>
    <w:rsid w:val="00EB1569"/>
    <w:rsid w:val="00EB1C86"/>
    <w:rsid w:val="00EB1EFF"/>
    <w:rsid w:val="00EB26D9"/>
    <w:rsid w:val="00EB282F"/>
    <w:rsid w:val="00EB2B58"/>
    <w:rsid w:val="00EB3B04"/>
    <w:rsid w:val="00EB3C28"/>
    <w:rsid w:val="00EB3FBA"/>
    <w:rsid w:val="00EB43F3"/>
    <w:rsid w:val="00EB4B16"/>
    <w:rsid w:val="00EB58DC"/>
    <w:rsid w:val="00EB598A"/>
    <w:rsid w:val="00EB5B02"/>
    <w:rsid w:val="00EB5E41"/>
    <w:rsid w:val="00EB7501"/>
    <w:rsid w:val="00EB7575"/>
    <w:rsid w:val="00EB7C6F"/>
    <w:rsid w:val="00EC0557"/>
    <w:rsid w:val="00EC080D"/>
    <w:rsid w:val="00EC0918"/>
    <w:rsid w:val="00EC0CA1"/>
    <w:rsid w:val="00EC0E4F"/>
    <w:rsid w:val="00EC1946"/>
    <w:rsid w:val="00EC3366"/>
    <w:rsid w:val="00EC42C9"/>
    <w:rsid w:val="00EC47A9"/>
    <w:rsid w:val="00EC4D54"/>
    <w:rsid w:val="00EC4F0C"/>
    <w:rsid w:val="00EC59A5"/>
    <w:rsid w:val="00EC64A4"/>
    <w:rsid w:val="00EC64D3"/>
    <w:rsid w:val="00EC6532"/>
    <w:rsid w:val="00EC688C"/>
    <w:rsid w:val="00EC6C4D"/>
    <w:rsid w:val="00EC7015"/>
    <w:rsid w:val="00EC7416"/>
    <w:rsid w:val="00EC77F0"/>
    <w:rsid w:val="00ED00C4"/>
    <w:rsid w:val="00ED0A32"/>
    <w:rsid w:val="00ED185A"/>
    <w:rsid w:val="00ED18C6"/>
    <w:rsid w:val="00ED2640"/>
    <w:rsid w:val="00ED280D"/>
    <w:rsid w:val="00ED29CA"/>
    <w:rsid w:val="00ED2AF7"/>
    <w:rsid w:val="00ED2B6A"/>
    <w:rsid w:val="00ED3150"/>
    <w:rsid w:val="00ED32E0"/>
    <w:rsid w:val="00ED3DC8"/>
    <w:rsid w:val="00ED3E6C"/>
    <w:rsid w:val="00ED40CE"/>
    <w:rsid w:val="00ED43C2"/>
    <w:rsid w:val="00ED44BB"/>
    <w:rsid w:val="00ED455B"/>
    <w:rsid w:val="00ED5050"/>
    <w:rsid w:val="00ED510F"/>
    <w:rsid w:val="00ED5315"/>
    <w:rsid w:val="00ED55D8"/>
    <w:rsid w:val="00ED5E0E"/>
    <w:rsid w:val="00ED61E6"/>
    <w:rsid w:val="00ED6F21"/>
    <w:rsid w:val="00ED6F6A"/>
    <w:rsid w:val="00ED7811"/>
    <w:rsid w:val="00ED7AD9"/>
    <w:rsid w:val="00ED7B18"/>
    <w:rsid w:val="00ED7CEB"/>
    <w:rsid w:val="00EE0555"/>
    <w:rsid w:val="00EE0684"/>
    <w:rsid w:val="00EE0983"/>
    <w:rsid w:val="00EE1AAE"/>
    <w:rsid w:val="00EE1AD6"/>
    <w:rsid w:val="00EE1DF5"/>
    <w:rsid w:val="00EE2271"/>
    <w:rsid w:val="00EE2712"/>
    <w:rsid w:val="00EE2741"/>
    <w:rsid w:val="00EE3C9F"/>
    <w:rsid w:val="00EE4019"/>
    <w:rsid w:val="00EE4321"/>
    <w:rsid w:val="00EE47AB"/>
    <w:rsid w:val="00EE482B"/>
    <w:rsid w:val="00EE4C57"/>
    <w:rsid w:val="00EE51B4"/>
    <w:rsid w:val="00EE5860"/>
    <w:rsid w:val="00EE5C63"/>
    <w:rsid w:val="00EE5DD7"/>
    <w:rsid w:val="00EE6307"/>
    <w:rsid w:val="00EE6DCC"/>
    <w:rsid w:val="00EE7619"/>
    <w:rsid w:val="00EE7673"/>
    <w:rsid w:val="00EE7E98"/>
    <w:rsid w:val="00EF1C33"/>
    <w:rsid w:val="00EF1C92"/>
    <w:rsid w:val="00EF2245"/>
    <w:rsid w:val="00EF3420"/>
    <w:rsid w:val="00EF366C"/>
    <w:rsid w:val="00EF405B"/>
    <w:rsid w:val="00EF4C69"/>
    <w:rsid w:val="00EF58BB"/>
    <w:rsid w:val="00EF612E"/>
    <w:rsid w:val="00EF663D"/>
    <w:rsid w:val="00EF6DB6"/>
    <w:rsid w:val="00EF6E84"/>
    <w:rsid w:val="00F00D0F"/>
    <w:rsid w:val="00F019A8"/>
    <w:rsid w:val="00F01D61"/>
    <w:rsid w:val="00F02355"/>
    <w:rsid w:val="00F027AE"/>
    <w:rsid w:val="00F0282A"/>
    <w:rsid w:val="00F02F18"/>
    <w:rsid w:val="00F02FFB"/>
    <w:rsid w:val="00F04F43"/>
    <w:rsid w:val="00F056A3"/>
    <w:rsid w:val="00F07A17"/>
    <w:rsid w:val="00F07C13"/>
    <w:rsid w:val="00F1027A"/>
    <w:rsid w:val="00F11452"/>
    <w:rsid w:val="00F118E8"/>
    <w:rsid w:val="00F11B7B"/>
    <w:rsid w:val="00F11ECA"/>
    <w:rsid w:val="00F12AA8"/>
    <w:rsid w:val="00F12BE5"/>
    <w:rsid w:val="00F13D00"/>
    <w:rsid w:val="00F13E9B"/>
    <w:rsid w:val="00F13EB9"/>
    <w:rsid w:val="00F142F0"/>
    <w:rsid w:val="00F14C1F"/>
    <w:rsid w:val="00F15179"/>
    <w:rsid w:val="00F164A4"/>
    <w:rsid w:val="00F16509"/>
    <w:rsid w:val="00F16BC0"/>
    <w:rsid w:val="00F173F9"/>
    <w:rsid w:val="00F17501"/>
    <w:rsid w:val="00F17974"/>
    <w:rsid w:val="00F17FB0"/>
    <w:rsid w:val="00F2010C"/>
    <w:rsid w:val="00F201EA"/>
    <w:rsid w:val="00F2197E"/>
    <w:rsid w:val="00F21CDB"/>
    <w:rsid w:val="00F21E5B"/>
    <w:rsid w:val="00F22CDA"/>
    <w:rsid w:val="00F22FA8"/>
    <w:rsid w:val="00F23391"/>
    <w:rsid w:val="00F2400A"/>
    <w:rsid w:val="00F24D07"/>
    <w:rsid w:val="00F25088"/>
    <w:rsid w:val="00F2547B"/>
    <w:rsid w:val="00F2640D"/>
    <w:rsid w:val="00F2653F"/>
    <w:rsid w:val="00F26793"/>
    <w:rsid w:val="00F26853"/>
    <w:rsid w:val="00F27A59"/>
    <w:rsid w:val="00F301A7"/>
    <w:rsid w:val="00F301BE"/>
    <w:rsid w:val="00F306A0"/>
    <w:rsid w:val="00F3074A"/>
    <w:rsid w:val="00F307E7"/>
    <w:rsid w:val="00F30E07"/>
    <w:rsid w:val="00F31340"/>
    <w:rsid w:val="00F317B1"/>
    <w:rsid w:val="00F32634"/>
    <w:rsid w:val="00F328D9"/>
    <w:rsid w:val="00F32C13"/>
    <w:rsid w:val="00F3336A"/>
    <w:rsid w:val="00F33AA0"/>
    <w:rsid w:val="00F34CCF"/>
    <w:rsid w:val="00F34FDB"/>
    <w:rsid w:val="00F361CA"/>
    <w:rsid w:val="00F36494"/>
    <w:rsid w:val="00F3684A"/>
    <w:rsid w:val="00F36F2B"/>
    <w:rsid w:val="00F3789E"/>
    <w:rsid w:val="00F37D91"/>
    <w:rsid w:val="00F37F48"/>
    <w:rsid w:val="00F40602"/>
    <w:rsid w:val="00F4206E"/>
    <w:rsid w:val="00F421D9"/>
    <w:rsid w:val="00F42A0B"/>
    <w:rsid w:val="00F42AEF"/>
    <w:rsid w:val="00F42B30"/>
    <w:rsid w:val="00F430B7"/>
    <w:rsid w:val="00F4367D"/>
    <w:rsid w:val="00F43D23"/>
    <w:rsid w:val="00F453E6"/>
    <w:rsid w:val="00F45549"/>
    <w:rsid w:val="00F45824"/>
    <w:rsid w:val="00F45C4A"/>
    <w:rsid w:val="00F468D4"/>
    <w:rsid w:val="00F469FB"/>
    <w:rsid w:val="00F46DC2"/>
    <w:rsid w:val="00F470FA"/>
    <w:rsid w:val="00F47488"/>
    <w:rsid w:val="00F47820"/>
    <w:rsid w:val="00F47A54"/>
    <w:rsid w:val="00F47C62"/>
    <w:rsid w:val="00F47D2A"/>
    <w:rsid w:val="00F47FCF"/>
    <w:rsid w:val="00F500B4"/>
    <w:rsid w:val="00F50A81"/>
    <w:rsid w:val="00F50CD5"/>
    <w:rsid w:val="00F5135C"/>
    <w:rsid w:val="00F517BF"/>
    <w:rsid w:val="00F51CC4"/>
    <w:rsid w:val="00F520E0"/>
    <w:rsid w:val="00F5211D"/>
    <w:rsid w:val="00F52314"/>
    <w:rsid w:val="00F52412"/>
    <w:rsid w:val="00F5242F"/>
    <w:rsid w:val="00F531E4"/>
    <w:rsid w:val="00F53386"/>
    <w:rsid w:val="00F53877"/>
    <w:rsid w:val="00F53AC9"/>
    <w:rsid w:val="00F53F2B"/>
    <w:rsid w:val="00F547F7"/>
    <w:rsid w:val="00F554DB"/>
    <w:rsid w:val="00F5552D"/>
    <w:rsid w:val="00F556B3"/>
    <w:rsid w:val="00F55AD6"/>
    <w:rsid w:val="00F55B24"/>
    <w:rsid w:val="00F55D86"/>
    <w:rsid w:val="00F56519"/>
    <w:rsid w:val="00F5662A"/>
    <w:rsid w:val="00F567B4"/>
    <w:rsid w:val="00F5680E"/>
    <w:rsid w:val="00F56884"/>
    <w:rsid w:val="00F56943"/>
    <w:rsid w:val="00F56955"/>
    <w:rsid w:val="00F56C2A"/>
    <w:rsid w:val="00F56D07"/>
    <w:rsid w:val="00F5759D"/>
    <w:rsid w:val="00F5765F"/>
    <w:rsid w:val="00F600FE"/>
    <w:rsid w:val="00F60A22"/>
    <w:rsid w:val="00F60B8B"/>
    <w:rsid w:val="00F616F8"/>
    <w:rsid w:val="00F62266"/>
    <w:rsid w:val="00F62CC7"/>
    <w:rsid w:val="00F635A1"/>
    <w:rsid w:val="00F641AB"/>
    <w:rsid w:val="00F6462C"/>
    <w:rsid w:val="00F66121"/>
    <w:rsid w:val="00F6745B"/>
    <w:rsid w:val="00F67DC2"/>
    <w:rsid w:val="00F70880"/>
    <w:rsid w:val="00F70DE9"/>
    <w:rsid w:val="00F70ED8"/>
    <w:rsid w:val="00F72B80"/>
    <w:rsid w:val="00F72EF9"/>
    <w:rsid w:val="00F72FC9"/>
    <w:rsid w:val="00F74219"/>
    <w:rsid w:val="00F74321"/>
    <w:rsid w:val="00F74F6C"/>
    <w:rsid w:val="00F75801"/>
    <w:rsid w:val="00F75A20"/>
    <w:rsid w:val="00F76210"/>
    <w:rsid w:val="00F762F3"/>
    <w:rsid w:val="00F76D9A"/>
    <w:rsid w:val="00F771C9"/>
    <w:rsid w:val="00F776DF"/>
    <w:rsid w:val="00F77826"/>
    <w:rsid w:val="00F778AB"/>
    <w:rsid w:val="00F8049A"/>
    <w:rsid w:val="00F80A01"/>
    <w:rsid w:val="00F80ACA"/>
    <w:rsid w:val="00F80D66"/>
    <w:rsid w:val="00F8141F"/>
    <w:rsid w:val="00F81530"/>
    <w:rsid w:val="00F816BF"/>
    <w:rsid w:val="00F82316"/>
    <w:rsid w:val="00F83025"/>
    <w:rsid w:val="00F833DC"/>
    <w:rsid w:val="00F836A8"/>
    <w:rsid w:val="00F837C9"/>
    <w:rsid w:val="00F83EF3"/>
    <w:rsid w:val="00F85191"/>
    <w:rsid w:val="00F8572A"/>
    <w:rsid w:val="00F85BD0"/>
    <w:rsid w:val="00F85C1D"/>
    <w:rsid w:val="00F861B5"/>
    <w:rsid w:val="00F86893"/>
    <w:rsid w:val="00F86C68"/>
    <w:rsid w:val="00F87B45"/>
    <w:rsid w:val="00F903B3"/>
    <w:rsid w:val="00F90C55"/>
    <w:rsid w:val="00F90F40"/>
    <w:rsid w:val="00F91331"/>
    <w:rsid w:val="00F91CFC"/>
    <w:rsid w:val="00F92185"/>
    <w:rsid w:val="00F928DE"/>
    <w:rsid w:val="00F93021"/>
    <w:rsid w:val="00F931AF"/>
    <w:rsid w:val="00F93803"/>
    <w:rsid w:val="00F93DCC"/>
    <w:rsid w:val="00F95BBA"/>
    <w:rsid w:val="00F95DA7"/>
    <w:rsid w:val="00F962D5"/>
    <w:rsid w:val="00F965B0"/>
    <w:rsid w:val="00F968A1"/>
    <w:rsid w:val="00F96BBF"/>
    <w:rsid w:val="00F96EA1"/>
    <w:rsid w:val="00F96EC9"/>
    <w:rsid w:val="00F974A0"/>
    <w:rsid w:val="00F977B5"/>
    <w:rsid w:val="00F97BDA"/>
    <w:rsid w:val="00F97E46"/>
    <w:rsid w:val="00F97EB9"/>
    <w:rsid w:val="00F99DDA"/>
    <w:rsid w:val="00FA0166"/>
    <w:rsid w:val="00FA0851"/>
    <w:rsid w:val="00FA0EFF"/>
    <w:rsid w:val="00FA0F80"/>
    <w:rsid w:val="00FA1A0D"/>
    <w:rsid w:val="00FA1DAE"/>
    <w:rsid w:val="00FA20C0"/>
    <w:rsid w:val="00FA21FD"/>
    <w:rsid w:val="00FA228F"/>
    <w:rsid w:val="00FA2D93"/>
    <w:rsid w:val="00FA3699"/>
    <w:rsid w:val="00FA36E8"/>
    <w:rsid w:val="00FA3C4F"/>
    <w:rsid w:val="00FA3D1C"/>
    <w:rsid w:val="00FA40C3"/>
    <w:rsid w:val="00FA4A6A"/>
    <w:rsid w:val="00FA5268"/>
    <w:rsid w:val="00FA7047"/>
    <w:rsid w:val="00FA708C"/>
    <w:rsid w:val="00FA7D07"/>
    <w:rsid w:val="00FB0C96"/>
    <w:rsid w:val="00FB0FBC"/>
    <w:rsid w:val="00FB104C"/>
    <w:rsid w:val="00FB14F3"/>
    <w:rsid w:val="00FB1AF0"/>
    <w:rsid w:val="00FB263F"/>
    <w:rsid w:val="00FB2774"/>
    <w:rsid w:val="00FB338C"/>
    <w:rsid w:val="00FB3963"/>
    <w:rsid w:val="00FB3D2A"/>
    <w:rsid w:val="00FB428C"/>
    <w:rsid w:val="00FB4532"/>
    <w:rsid w:val="00FB47D3"/>
    <w:rsid w:val="00FB5345"/>
    <w:rsid w:val="00FB5817"/>
    <w:rsid w:val="00FB5E49"/>
    <w:rsid w:val="00FC02B9"/>
    <w:rsid w:val="00FC037C"/>
    <w:rsid w:val="00FC082A"/>
    <w:rsid w:val="00FC08E0"/>
    <w:rsid w:val="00FC0CFB"/>
    <w:rsid w:val="00FC175A"/>
    <w:rsid w:val="00FC23CD"/>
    <w:rsid w:val="00FC263B"/>
    <w:rsid w:val="00FC28EB"/>
    <w:rsid w:val="00FC2C07"/>
    <w:rsid w:val="00FC352A"/>
    <w:rsid w:val="00FC3A2B"/>
    <w:rsid w:val="00FC3AC6"/>
    <w:rsid w:val="00FC4FA4"/>
    <w:rsid w:val="00FC5616"/>
    <w:rsid w:val="00FC5656"/>
    <w:rsid w:val="00FC5BF9"/>
    <w:rsid w:val="00FC6463"/>
    <w:rsid w:val="00FC64C4"/>
    <w:rsid w:val="00FC6749"/>
    <w:rsid w:val="00FC6D71"/>
    <w:rsid w:val="00FC6DD2"/>
    <w:rsid w:val="00FC72B4"/>
    <w:rsid w:val="00FC73BA"/>
    <w:rsid w:val="00FC75B1"/>
    <w:rsid w:val="00FC7904"/>
    <w:rsid w:val="00FD0E69"/>
    <w:rsid w:val="00FD12D2"/>
    <w:rsid w:val="00FD20AE"/>
    <w:rsid w:val="00FD2951"/>
    <w:rsid w:val="00FD2D75"/>
    <w:rsid w:val="00FD3066"/>
    <w:rsid w:val="00FD327E"/>
    <w:rsid w:val="00FD50F5"/>
    <w:rsid w:val="00FD5E9E"/>
    <w:rsid w:val="00FD64AD"/>
    <w:rsid w:val="00FD66CD"/>
    <w:rsid w:val="00FD676E"/>
    <w:rsid w:val="00FD6812"/>
    <w:rsid w:val="00FD694A"/>
    <w:rsid w:val="00FD6D6E"/>
    <w:rsid w:val="00FD6E92"/>
    <w:rsid w:val="00FD7598"/>
    <w:rsid w:val="00FD77A0"/>
    <w:rsid w:val="00FD7CCF"/>
    <w:rsid w:val="00FE0437"/>
    <w:rsid w:val="00FE05FE"/>
    <w:rsid w:val="00FE0703"/>
    <w:rsid w:val="00FE0D35"/>
    <w:rsid w:val="00FE17EC"/>
    <w:rsid w:val="00FE21DA"/>
    <w:rsid w:val="00FE3A9C"/>
    <w:rsid w:val="00FE3EB4"/>
    <w:rsid w:val="00FE4008"/>
    <w:rsid w:val="00FE40F9"/>
    <w:rsid w:val="00FE4884"/>
    <w:rsid w:val="00FE4A66"/>
    <w:rsid w:val="00FE4B7E"/>
    <w:rsid w:val="00FE4EBC"/>
    <w:rsid w:val="00FE55CE"/>
    <w:rsid w:val="00FE5A29"/>
    <w:rsid w:val="00FE5CB0"/>
    <w:rsid w:val="00FE5E0A"/>
    <w:rsid w:val="00FE6418"/>
    <w:rsid w:val="00FE6646"/>
    <w:rsid w:val="00FE6B60"/>
    <w:rsid w:val="00FE6B83"/>
    <w:rsid w:val="00FE7024"/>
    <w:rsid w:val="00FE7549"/>
    <w:rsid w:val="00FE7962"/>
    <w:rsid w:val="00FE7AAD"/>
    <w:rsid w:val="00FE7E4D"/>
    <w:rsid w:val="00FF050E"/>
    <w:rsid w:val="00FF077E"/>
    <w:rsid w:val="00FF1304"/>
    <w:rsid w:val="00FF1AC1"/>
    <w:rsid w:val="00FF219E"/>
    <w:rsid w:val="00FF22EB"/>
    <w:rsid w:val="00FF2697"/>
    <w:rsid w:val="00FF29CE"/>
    <w:rsid w:val="00FF2E95"/>
    <w:rsid w:val="00FF3163"/>
    <w:rsid w:val="00FF440E"/>
    <w:rsid w:val="00FF46ED"/>
    <w:rsid w:val="00FF577F"/>
    <w:rsid w:val="00FF584A"/>
    <w:rsid w:val="00FF5AC0"/>
    <w:rsid w:val="00FF5E07"/>
    <w:rsid w:val="00FF5E8F"/>
    <w:rsid w:val="00FF674F"/>
    <w:rsid w:val="00FF6FBA"/>
    <w:rsid w:val="00FF7674"/>
    <w:rsid w:val="00FF7CC6"/>
    <w:rsid w:val="00FF7D0A"/>
    <w:rsid w:val="01DE816C"/>
    <w:rsid w:val="03AFFD9D"/>
    <w:rsid w:val="0741B9B3"/>
    <w:rsid w:val="09E06491"/>
    <w:rsid w:val="0A2C0004"/>
    <w:rsid w:val="0A61141C"/>
    <w:rsid w:val="0B187AE8"/>
    <w:rsid w:val="0B931EB0"/>
    <w:rsid w:val="0D5B1160"/>
    <w:rsid w:val="0D9A9DC8"/>
    <w:rsid w:val="0E371933"/>
    <w:rsid w:val="0F96C014"/>
    <w:rsid w:val="0FEF9D05"/>
    <w:rsid w:val="10CA0E98"/>
    <w:rsid w:val="11C936FC"/>
    <w:rsid w:val="1288D92B"/>
    <w:rsid w:val="13A4B009"/>
    <w:rsid w:val="1692DDFA"/>
    <w:rsid w:val="1A2E073A"/>
    <w:rsid w:val="1B05A3E8"/>
    <w:rsid w:val="1B0BF061"/>
    <w:rsid w:val="1B6A9250"/>
    <w:rsid w:val="1C0B84F2"/>
    <w:rsid w:val="1CE1FA77"/>
    <w:rsid w:val="1ED856A3"/>
    <w:rsid w:val="1EDF25A9"/>
    <w:rsid w:val="210574B0"/>
    <w:rsid w:val="21F29B45"/>
    <w:rsid w:val="22B9BCA2"/>
    <w:rsid w:val="2588537E"/>
    <w:rsid w:val="27187355"/>
    <w:rsid w:val="2977677B"/>
    <w:rsid w:val="2C2AD92A"/>
    <w:rsid w:val="2CF17BB2"/>
    <w:rsid w:val="2E361979"/>
    <w:rsid w:val="2EE82D9A"/>
    <w:rsid w:val="2F97F24C"/>
    <w:rsid w:val="30F5D542"/>
    <w:rsid w:val="3354A7B0"/>
    <w:rsid w:val="3564526C"/>
    <w:rsid w:val="37F635AB"/>
    <w:rsid w:val="390782A5"/>
    <w:rsid w:val="3949F038"/>
    <w:rsid w:val="3A71B8E3"/>
    <w:rsid w:val="3B52BE13"/>
    <w:rsid w:val="3C5865D9"/>
    <w:rsid w:val="3D1BE408"/>
    <w:rsid w:val="3D9CBF2B"/>
    <w:rsid w:val="3EC24E61"/>
    <w:rsid w:val="3FF19DA7"/>
    <w:rsid w:val="4057D066"/>
    <w:rsid w:val="4115CDBB"/>
    <w:rsid w:val="4160A7A1"/>
    <w:rsid w:val="44A01526"/>
    <w:rsid w:val="4584E946"/>
    <w:rsid w:val="4673EB8C"/>
    <w:rsid w:val="48097661"/>
    <w:rsid w:val="485CD9C7"/>
    <w:rsid w:val="49B49F30"/>
    <w:rsid w:val="4AA267B9"/>
    <w:rsid w:val="4B2D38F8"/>
    <w:rsid w:val="4C69ECA5"/>
    <w:rsid w:val="4D5CBAD8"/>
    <w:rsid w:val="4DAF44D0"/>
    <w:rsid w:val="4F604C22"/>
    <w:rsid w:val="524419D4"/>
    <w:rsid w:val="53A1CC00"/>
    <w:rsid w:val="56344E8C"/>
    <w:rsid w:val="577715BC"/>
    <w:rsid w:val="58E69AB3"/>
    <w:rsid w:val="59A6F327"/>
    <w:rsid w:val="59EA73D2"/>
    <w:rsid w:val="59F1242F"/>
    <w:rsid w:val="5A2F4E01"/>
    <w:rsid w:val="5A398724"/>
    <w:rsid w:val="5AEDA3E8"/>
    <w:rsid w:val="5C201B6B"/>
    <w:rsid w:val="5E790E4A"/>
    <w:rsid w:val="5EB9E336"/>
    <w:rsid w:val="5FD02FDE"/>
    <w:rsid w:val="5FEDFCD2"/>
    <w:rsid w:val="60CA9D48"/>
    <w:rsid w:val="61A4ADD5"/>
    <w:rsid w:val="6365BAB5"/>
    <w:rsid w:val="66151599"/>
    <w:rsid w:val="666318F3"/>
    <w:rsid w:val="66EC0614"/>
    <w:rsid w:val="67049C3C"/>
    <w:rsid w:val="67DD0334"/>
    <w:rsid w:val="68C35AEA"/>
    <w:rsid w:val="696667AD"/>
    <w:rsid w:val="6B031222"/>
    <w:rsid w:val="6B462809"/>
    <w:rsid w:val="6BDFE651"/>
    <w:rsid w:val="6C25AAC1"/>
    <w:rsid w:val="71899D91"/>
    <w:rsid w:val="72E597B4"/>
    <w:rsid w:val="75B2CA9D"/>
    <w:rsid w:val="75C33AFE"/>
    <w:rsid w:val="760B9F4E"/>
    <w:rsid w:val="7809F46D"/>
    <w:rsid w:val="7875866D"/>
    <w:rsid w:val="7B2FD8CD"/>
    <w:rsid w:val="7D68B894"/>
    <w:rsid w:val="7E6C61D1"/>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96E2F"/>
  <w15:docId w15:val="{FA194A02-5FF7-4C6E-828A-40BB8E534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autoRedefine/>
    <w:qFormat/>
    <w:rsid w:val="00B26C03"/>
    <w:pPr>
      <w:keepNext/>
      <w:numPr>
        <w:numId w:val="7"/>
      </w:numPr>
      <w:spacing w:before="240" w:after="240" w:line="276" w:lineRule="auto"/>
      <w:ind w:left="431" w:hanging="431"/>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B26C03"/>
    <w:pPr>
      <w:keepNext w:val="0"/>
      <w:numPr>
        <w:ilvl w:val="1"/>
      </w:numPr>
      <w:ind w:left="578" w:hanging="578"/>
      <w:jc w:val="left"/>
      <w:outlineLvl w:val="1"/>
    </w:pPr>
    <w:rPr>
      <w:sz w:val="26"/>
      <w:szCs w:val="28"/>
      <w:lang w:val="en-GB"/>
    </w:rPr>
  </w:style>
  <w:style w:type="paragraph" w:styleId="Overskrift3">
    <w:name w:val="heading 3"/>
    <w:aliases w:val="TF-Overskrift 3,ICG-rapp m/nr-overskrift nivå 3,ICG-rapp m/nr-overskrift nivå 31"/>
    <w:basedOn w:val="Overskrift1"/>
    <w:next w:val="Normal"/>
    <w:qFormat/>
    <w:rsid w:val="00B26C03"/>
    <w:pPr>
      <w:numPr>
        <w:ilvl w:val="2"/>
      </w:numPr>
      <w:spacing w:before="0" w:after="0"/>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7"/>
      </w:numPr>
      <w:spacing w:before="240" w:after="60"/>
      <w:outlineLvl w:val="6"/>
    </w:pPr>
  </w:style>
  <w:style w:type="paragraph" w:styleId="Overskrift8">
    <w:name w:val="heading 8"/>
    <w:aliases w:val="Vedlegg"/>
    <w:basedOn w:val="Normal"/>
    <w:next w:val="Normal"/>
    <w:qFormat/>
    <w:rsid w:val="004C5CC4"/>
    <w:pPr>
      <w:numPr>
        <w:ilvl w:val="7"/>
        <w:numId w:val="7"/>
      </w:numPr>
      <w:spacing w:before="240" w:after="60"/>
      <w:outlineLvl w:val="7"/>
    </w:pPr>
    <w:rPr>
      <w:i/>
      <w:iCs/>
    </w:rPr>
  </w:style>
  <w:style w:type="paragraph" w:styleId="Overskrift9">
    <w:name w:val="heading 9"/>
    <w:aliases w:val="Attachment"/>
    <w:basedOn w:val="Normal"/>
    <w:next w:val="Normal"/>
    <w:qFormat/>
    <w:rsid w:val="00141A5B"/>
    <w:pPr>
      <w:numPr>
        <w:ilvl w:val="8"/>
        <w:numId w:val="7"/>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tabs>
        <w:tab w:val="right" w:pos="9360"/>
      </w:tabs>
      <w:spacing w:before="240" w:after="60" w:line="240" w:lineRule="auto"/>
      <w:ind w:right="720"/>
      <w:jc w:val="left"/>
    </w:pPr>
    <w:rPr>
      <w:rFonts w:ascii="Arial" w:hAnsi="Arial"/>
      <w:sz w:val="18"/>
    </w:rPr>
  </w:style>
  <w:style w:type="paragraph" w:styleId="INNH2">
    <w:name w:val="toc 2"/>
    <w:basedOn w:val="Normal"/>
    <w:next w:val="Normal"/>
    <w:uiPriority w:val="39"/>
    <w:rsid w:val="00875D39"/>
    <w:pPr>
      <w:tabs>
        <w:tab w:val="right" w:pos="9360"/>
      </w:tabs>
      <w:spacing w:line="240" w:lineRule="auto"/>
      <w:ind w:left="431" w:right="720"/>
      <w:jc w:val="left"/>
    </w:pPr>
    <w:rPr>
      <w:rFonts w:ascii="Arial" w:hAnsi="Arial"/>
      <w:sz w:val="18"/>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2"/>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3"/>
      </w:numPr>
    </w:pPr>
    <w:rPr>
      <w:lang w:eastAsia="nb-NO"/>
    </w:rPr>
  </w:style>
  <w:style w:type="paragraph" w:customStyle="1" w:styleId="ListSiste">
    <w:name w:val="List Siste"/>
    <w:basedOn w:val="Liste"/>
    <w:next w:val="Brdtekst"/>
    <w:rsid w:val="00875D39"/>
    <w:pPr>
      <w:numPr>
        <w:numId w:val="4"/>
      </w:numPr>
      <w:spacing w:after="120"/>
      <w:jc w:val="left"/>
    </w:pPr>
  </w:style>
  <w:style w:type="character" w:customStyle="1" w:styleId="CommentReference">
    <w:name w:val="Comment Reference"/>
    <w:semiHidden/>
    <w:rsid w:val="003F755B"/>
    <w:rPr>
      <w:sz w:val="16"/>
      <w:szCs w:val="16"/>
    </w:rPr>
  </w:style>
  <w:style w:type="paragraph" w:customStyle="1" w:styleId="CommentText">
    <w:name w:val="Comment Text"/>
    <w:basedOn w:val="Normal"/>
    <w:semiHidden/>
    <w:rsid w:val="003F755B"/>
  </w:style>
  <w:style w:type="paragraph" w:customStyle="1" w:styleId="CommentSubject">
    <w:name w:val="Comment Subject"/>
    <w:basedOn w:val="CommentText"/>
    <w:next w:val="CommentTex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5"/>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6"/>
      </w:numPr>
    </w:pPr>
    <w:rPr>
      <w:b/>
      <w:i/>
      <w:szCs w:val="24"/>
    </w:rPr>
  </w:style>
  <w:style w:type="paragraph" w:styleId="INNH4">
    <w:name w:val="toc 4"/>
    <w:basedOn w:val="Normal"/>
    <w:next w:val="Normal"/>
    <w:autoRedefine/>
    <w:rsid w:val="00950FEE"/>
    <w:pPr>
      <w:ind w:left="600"/>
    </w:p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8"/>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after="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spacing w:after="100"/>
      <w:ind w:left="440"/>
    </w:p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Ulstomtale">
    <w:name w:val="Unresolved Mention"/>
    <w:basedOn w:val="Standardskriftforavsnitt"/>
    <w:uiPriority w:val="99"/>
    <w:semiHidden/>
    <w:unhideWhenUsed/>
    <w:rsid w:val="00962881"/>
    <w:rPr>
      <w:color w:val="605E5C"/>
      <w:shd w:val="clear" w:color="auto" w:fill="E1DFDD"/>
    </w:rPr>
  </w:style>
  <w:style w:type="character" w:styleId="Utheving">
    <w:name w:val="Emphasis"/>
    <w:basedOn w:val="Standardskriftforavsnitt"/>
    <w:uiPriority w:val="20"/>
    <w:unhideWhenUsed/>
    <w:qFormat/>
    <w:rsid w:val="00AE1588"/>
    <w:rPr>
      <w:i/>
      <w:iCs/>
    </w:rPr>
  </w:style>
  <w:style w:type="character" w:styleId="Omtale">
    <w:name w:val="Mention"/>
    <w:basedOn w:val="Standardskriftforavsnitt"/>
    <w:uiPriority w:val="99"/>
    <w:unhideWhenUsed/>
    <w:rsid w:val="00F97B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steinFjeldetLunde\Dropbox%20(Odin%20Prosjekt%20AS)\OP\Internt\Maler\Konkurransegjennomf&#248;ring\Konkurransegrunnlag\Bilag\Del%20II_Spesifikasjon%20av%20ytelsen.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sess xmlns="cb57051d-7212-4d77-bad2-4a9e19132490">Ferdig</Prosess>
    <Kategori xmlns="cb57051d-7212-4d77-bad2-4a9e19132490">Velg en kategori</Kategori>
    <Status xmlns="cb57051d-7212-4d77-bad2-4a9e19132490">Uavklart</Status>
    <lcf76f155ced4ddcb4097134ff3c332f xmlns="cb57051d-7212-4d77-bad2-4a9e19132490">
      <Terms xmlns="http://schemas.microsoft.com/office/infopath/2007/PartnerControls"/>
    </lcf76f155ced4ddcb4097134ff3c332f>
    <TaxCatchAll xmlns="994fdaa9-303f-47a9-b823-9542265e86fb" xsi:nil="true"/>
    <Deltakere xmlns="cb57051d-7212-4d77-bad2-4a9e19132490" xsi:nil="true"/>
    <Eier xmlns="cb57051d-7212-4d77-bad2-4a9e19132490">
      <UserInfo>
        <DisplayName/>
        <AccountId xsi:nil="true"/>
        <AccountType/>
      </UserInfo>
    </Ei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EAFE0-3026-4AC0-812B-BE81E8EBB58C}">
  <ds:schemaRefs>
    <ds:schemaRef ds:uri="http://schemas.microsoft.com/sharepoint/v3/contenttype/forms"/>
  </ds:schemaRefs>
</ds:datastoreItem>
</file>

<file path=customXml/itemProps2.xml><?xml version="1.0" encoding="utf-8"?>
<ds:datastoreItem xmlns:ds="http://schemas.openxmlformats.org/officeDocument/2006/customXml" ds:itemID="{A38E504C-C75D-460B-B346-1DAD135FF1F9}">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3.xml><?xml version="1.0" encoding="utf-8"?>
<ds:datastoreItem xmlns:ds="http://schemas.openxmlformats.org/officeDocument/2006/customXml" ds:itemID="{69CD036E-8235-401F-AFA5-6453573C8A1D}">
  <ds:schemaRefs>
    <ds:schemaRef ds:uri="http://schemas.openxmlformats.org/officeDocument/2006/bibliography"/>
  </ds:schemaRefs>
</ds:datastoreItem>
</file>

<file path=customXml/itemProps4.xml><?xml version="1.0" encoding="utf-8"?>
<ds:datastoreItem xmlns:ds="http://schemas.openxmlformats.org/officeDocument/2006/customXml" ds:itemID="{95F67DCF-F14F-4C10-83B9-D99343044B64}"/>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Del II_Spesifikasjon av ytelsen</Template>
  <TotalTime>5</TotalTime>
  <Pages>32</Pages>
  <Words>4735</Words>
  <Characters>28742</Characters>
  <Application>Microsoft Office Word</Application>
  <DocSecurity>0</DocSecurity>
  <Lines>668</Lines>
  <Paragraphs>298</Paragraphs>
  <ScaleCrop>false</ScaleCrop>
  <Company>Stortinget</Company>
  <LinksUpToDate>false</LinksUpToDate>
  <CharactersWithSpaces>33179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Torstein Fjeldet Lunde</dc:creator>
  <cp:keywords/>
  <cp:lastModifiedBy>Henning Odden</cp:lastModifiedBy>
  <cp:revision>8</cp:revision>
  <cp:lastPrinted>2013-03-20T12:47:00Z</cp:lastPrinted>
  <dcterms:created xsi:type="dcterms:W3CDTF">2026-08-13T12:07:00Z</dcterms:created>
  <dcterms:modified xsi:type="dcterms:W3CDTF">2026-08-13T12:12:00Z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lassificationContentMarkingFooterShapeIds">
    <vt:lpwstr>5d0fbb31,511a4d6c</vt:lpwstr>
  </property>
  <property fmtid="{D5CDD505-2E9C-101B-9397-08002B2CF9AE}" pid="8" name="ClassificationContentMarkingFooterFontProps">
    <vt:lpwstr>#000000,10,Aptos</vt:lpwstr>
  </property>
  <property fmtid="{D5CDD505-2E9C-101B-9397-08002B2CF9AE}" pid="9" name="ClassificationContentMarkingFooterText">
    <vt:lpwstr>NHN Intern - kan deles</vt:lpwstr>
  </property>
  <property fmtid="{D5CDD505-2E9C-101B-9397-08002B2CF9AE}" pid="10" name="ContentTypeId">
    <vt:lpwstr>0x010100671A7F35C0634643B4CE8D1B2D631180</vt:lpwstr>
  </property>
  <property fmtid="{D5CDD505-2E9C-101B-9397-08002B2CF9AE}" pid="11" name="MediaServiceImageTags">
    <vt:lpwstr/>
  </property>
  <property fmtid="{D5CDD505-2E9C-101B-9397-08002B2CF9AE}" pid="12" name="docLang">
    <vt:lpwstr>nb</vt:lpwstr>
  </property>
</Properties>
</file>